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25FA4A62" w14:textId="77777777" w:rsidR="00804641" w:rsidRDefault="0013449C" w:rsidP="00526F96">
      <w:pPr>
        <w:spacing w:line="276" w:lineRule="auto"/>
        <w:rPr>
          <w:rFonts w:ascii="Open Sans" w:hAnsi="Open Sans" w:cs="Open Sans"/>
        </w:rPr>
      </w:pPr>
      <w:r w:rsidRPr="00EE0CCD">
        <w:rPr>
          <w:rFonts w:ascii="Open Sans" w:hAnsi="Open Sans" w:cs="Open Sans"/>
          <w:noProof/>
          <w:lang w:eastAsia="en-AU"/>
        </w:rPr>
        <mc:AlternateContent>
          <mc:Choice Requires="wps">
            <w:drawing>
              <wp:anchor distT="0" distB="0" distL="114300" distR="114300" simplePos="0" relativeHeight="251665408" behindDoc="0" locked="1" layoutInCell="1" allowOverlap="1" wp14:anchorId="6FD7D931" wp14:editId="46B41CAB">
                <wp:simplePos x="0" y="0"/>
                <wp:positionH relativeFrom="page">
                  <wp:align>left</wp:align>
                </wp:positionH>
                <wp:positionV relativeFrom="paragraph">
                  <wp:posOffset>-892810</wp:posOffset>
                </wp:positionV>
                <wp:extent cx="7585200" cy="10710000"/>
                <wp:effectExtent l="0" t="0" r="0" b="0"/>
                <wp:wrapNone/>
                <wp:docPr id="7" name="Rectangle 7"/>
                <wp:cNvGraphicFramePr/>
                <a:graphic xmlns:a="http://schemas.openxmlformats.org/drawingml/2006/main">
                  <a:graphicData uri="http://schemas.microsoft.com/office/word/2010/wordprocessingShape">
                    <wps:wsp>
                      <wps:cNvSpPr/>
                      <wps:spPr>
                        <a:xfrm>
                          <a:off x="0" y="0"/>
                          <a:ext cx="7585200" cy="10710000"/>
                        </a:xfrm>
                        <a:prstGeom prst="rect">
                          <a:avLst/>
                        </a:prstGeom>
                        <a:blipFill dpi="0" rotWithShape="1">
                          <a:blip r:embed="rId11" cstate="email">
                            <a:extLst>
                              <a:ext uri="{28A0092B-C50C-407E-A947-70E740481C1C}">
                                <a14:useLocalDpi xmlns:a14="http://schemas.microsoft.com/office/drawing/2010/main"/>
                              </a:ext>
                            </a:extLst>
                          </a:blip>
                          <a:srcRect/>
                          <a:stretch>
                            <a:fillRect/>
                          </a:stretch>
                        </a:blip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8145D04" id="Rectangle 7" o:spid="_x0000_s1026" style="position:absolute;margin-left:0;margin-top:-70.3pt;width:597.25pt;height:843.3pt;z-index:251665408;visibility:visible;mso-wrap-style:square;mso-width-percent:0;mso-height-percent:0;mso-wrap-distance-left:9pt;mso-wrap-distance-top:0;mso-wrap-distance-right:9pt;mso-wrap-distance-bottom:0;mso-position-horizontal:left;mso-position-horizontal-relative:page;mso-position-vertical:absolute;mso-position-vertical-relative:text;mso-width-percent:0;mso-height-percent:0;mso-width-relative:margin;mso-height-relative:margin;v-text-anchor:middle"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" stroked="f" strokeweight="1pt">
                <v:fill r:id="rId12" o:title="" recolor="t" rotate="t" type="frame"/>
                <w10:wrap anchorx="page"/>
                <w10:anchorlock/>
              </v:rect>
            </w:pict>
          </mc:Fallback>
        </mc:AlternateContent>
      </w:r>
    </w:p>
    <w:sdt>
      <w:sdtPr>
        <w:rPr>
          <w:rFonts w:ascii="Open Sans" w:hAnsi="Open Sans" w:cs="Open Sans"/>
        </w:rPr>
        <w:id w:val="-801851790"/>
        <w:docPartObj>
          <w:docPartGallery w:val="Cover Pages"/>
          <w:docPartUnique/>
        </w:docPartObj>
      </w:sdtPr>
      <w:sdtEndPr>
        <w:rPr>
          <w:rFonts w:asciiTheme="minorHAnsi" w:hAnsiTheme="minorHAnsi" w:cstheme="minorBidi"/>
        </w:rPr>
      </w:sdtEndPr>
      <w:sdtContent>
        <w:p w14:paraId="0E045CE8" w14:textId="77777777" w:rsidR="009F32AB" w:rsidRPr="00EE0CCD" w:rsidRDefault="009F32AB" w:rsidP="00526F96">
          <w:pPr>
            <w:spacing w:line="276" w:lineRule="auto"/>
            <w:rPr>
              <w:rFonts w:ascii="Open Sans" w:hAnsi="Open Sans" w:cs="Open Sans"/>
            </w:rPr>
          </w:pPr>
        </w:p>
        <w:p w14:paraId="586CF8D0" w14:textId="77777777" w:rsidR="009F32AB" w:rsidRPr="00EE0CCD" w:rsidRDefault="009F32AB" w:rsidP="00526F96">
          <w:pPr>
            <w:spacing w:line="276" w:lineRule="auto"/>
            <w:rPr>
              <w:rFonts w:ascii="Open Sans" w:hAnsi="Open Sans" w:cs="Open Sans"/>
            </w:rPr>
          </w:pPr>
        </w:p>
        <w:p w14:paraId="679216CE" w14:textId="77777777" w:rsidR="000164A9" w:rsidRPr="00EE0CCD" w:rsidRDefault="000164A9" w:rsidP="00526F96">
          <w:pPr>
            <w:spacing w:line="276" w:lineRule="auto"/>
            <w:rPr>
              <w:rFonts w:ascii="Open Sans" w:hAnsi="Open Sans" w:cs="Open Sans"/>
            </w:rPr>
          </w:pPr>
        </w:p>
        <w:p w14:paraId="6A81D578" w14:textId="77777777" w:rsidR="00FB02A1" w:rsidRPr="00FB02A1" w:rsidRDefault="00804641" w:rsidP="00FB02A1">
          <w:pPr>
            <w:spacing w:line="276" w:lineRule="auto"/>
            <w:rPr>
              <w:rFonts w:ascii="Open Sans" w:hAnsi="Open Sans" w:cs="Open Sans"/>
            </w:rPr>
          </w:pPr>
          <w:r w:rsidRPr="00804641">
            <w:rPr>
              <w:rFonts w:ascii="Open Sans" w:hAnsi="Open Sans" w:cs="Open Sans"/>
              <w:noProof/>
              <w:lang w:eastAsia="en-AU"/>
            </w:rPr>
            <mc:AlternateContent>
              <mc:Choice Requires="wps">
                <w:drawing>
                  <wp:anchor distT="45720" distB="45720" distL="114300" distR="114300" simplePos="0" relativeHeight="251669504" behindDoc="0" locked="1" layoutInCell="1" allowOverlap="1" wp14:anchorId="06BCAD4F" wp14:editId="20779F79">
                    <wp:simplePos x="0" y="0"/>
                    <wp:positionH relativeFrom="page">
                      <wp:posOffset>285750</wp:posOffset>
                    </wp:positionH>
                    <wp:positionV relativeFrom="paragraph">
                      <wp:posOffset>1834515</wp:posOffset>
                    </wp:positionV>
                    <wp:extent cx="4906645" cy="3628390"/>
                    <wp:effectExtent l="0" t="0" r="8255" b="0"/>
                    <wp:wrapSquare wrapText="bothSides"/>
                    <wp:docPr id="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906645" cy="3628390"/>
                            </a:xfrm>
                            <a:prstGeom prst="rect">
                              <a:avLst/>
                            </a:prstGeom>
                            <a:solidFill>
                              <a:srgbClr val="FFFFFF"/>
                            </a:solidFill>
                            <a:ln w="9525">
                              <a:noFill/>
                              <a:miter lim="800000"/>
                              <a:headEnd/>
                              <a:tailEnd/>
                            </a:ln>
                          </wps:spPr>
                          <wps:txbx>
                            <w:txbxContent>
                              <w:p w14:paraId="42DC8465" w14:textId="70A6414C" w:rsidR="00831129" w:rsidRPr="003C532B" w:rsidRDefault="00831129" w:rsidP="003C532B">
                                <w:pPr>
                                  <w:jc w:val="left"/>
                                  <w:rPr>
                                    <w:rFonts w:ascii="Doppio One" w:hAnsi="Doppio One"/>
                                    <w:b/>
                                    <w:bCs/>
                                    <w:sz w:val="72"/>
                                    <w:szCs w:val="72"/>
                                  </w:rPr>
                                </w:pPr>
                                <w:r>
                                  <w:rPr>
                                    <w:rFonts w:ascii="Doppio One" w:hAnsi="Doppio One"/>
                                    <w:b/>
                                    <w:bCs/>
                                    <w:sz w:val="72"/>
                                    <w:szCs w:val="72"/>
                                  </w:rPr>
                                  <w:t>SEGLISTS</w:t>
                                </w:r>
                              </w:p>
                              <w:p w14:paraId="20CFE931" w14:textId="2FD5E15F" w:rsidR="00831129" w:rsidRPr="003C532B" w:rsidRDefault="00831129" w:rsidP="003C532B">
                                <w:pPr>
                                  <w:jc w:val="left"/>
                                  <w:rPr>
                                    <w:rFonts w:ascii="Doppio One" w:hAnsi="Doppio One"/>
                                    <w:b/>
                                    <w:bCs/>
                                    <w:sz w:val="48"/>
                                    <w:szCs w:val="48"/>
                                  </w:rPr>
                                </w:pPr>
                                <w:r>
                                  <w:rPr>
                                    <w:rFonts w:ascii="Doppio One" w:hAnsi="Doppio One"/>
                                    <w:b/>
                                    <w:bCs/>
                                    <w:sz w:val="48"/>
                                    <w:szCs w:val="48"/>
                                  </w:rPr>
                                  <w:t>Interpolation along linear features</w:t>
                                </w:r>
                              </w:p>
                              <w:p w14:paraId="6331AFC0" w14:textId="77777777" w:rsidR="00831129" w:rsidRPr="003C532B" w:rsidRDefault="00831129">
                                <w:pPr>
                                  <w:rPr>
                                    <w:rFonts w:asciiTheme="majorHAnsi" w:hAnsiTheme="majorHAnsi" w:cstheme="majorHAnsi"/>
                                    <w:sz w:val="48"/>
                                    <w:szCs w:val="48"/>
                                  </w:rPr>
                                </w:pPr>
                              </w:p>
                              <w:p w14:paraId="04304660" w14:textId="77777777" w:rsidR="00831129" w:rsidRPr="003C532B" w:rsidRDefault="00831129">
                                <w:pPr>
                                  <w:rPr>
                                    <w:rFonts w:asciiTheme="majorHAnsi" w:hAnsiTheme="majorHAnsi" w:cstheme="majorHAnsi"/>
                                    <w:sz w:val="48"/>
                                    <w:szCs w:val="48"/>
                                  </w:rPr>
                                </w:pPr>
                                <w:r>
                                  <w:rPr>
                                    <w:rFonts w:asciiTheme="majorHAnsi" w:hAnsiTheme="majorHAnsi" w:cstheme="majorHAnsi"/>
                                    <w:sz w:val="48"/>
                                    <w:szCs w:val="48"/>
                                  </w:rPr>
                                  <w:t>A GMDSI tutorial</w:t>
                                </w:r>
                              </w:p>
                              <w:p w14:paraId="4B087A63" w14:textId="4F937B0F" w:rsidR="00831129" w:rsidRDefault="00831129">
                                <w:pPr>
                                  <w:rPr>
                                    <w:rFonts w:asciiTheme="majorHAnsi" w:hAnsiTheme="majorHAnsi" w:cstheme="majorHAnsi"/>
                                    <w:sz w:val="36"/>
                                    <w:szCs w:val="36"/>
                                  </w:rPr>
                                </w:pPr>
                                <w:r>
                                  <w:rPr>
                                    <w:rFonts w:asciiTheme="majorHAnsi" w:hAnsiTheme="majorHAnsi" w:cstheme="majorHAnsi"/>
                                    <w:sz w:val="36"/>
                                    <w:szCs w:val="36"/>
                                  </w:rPr>
                                  <w:t>by Rui Hugman and John Doherty</w:t>
                                </w:r>
                              </w:p>
                              <w:p w14:paraId="1F4BF392" w14:textId="77777777" w:rsidR="00831129" w:rsidRDefault="00831129">
                                <w:pPr>
                                  <w:rPr>
                                    <w:rFonts w:asciiTheme="majorHAnsi" w:hAnsiTheme="majorHAnsi" w:cstheme="majorHAnsi"/>
                                    <w:sz w:val="36"/>
                                    <w:szCs w:val="36"/>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06BCAD4F" id="_x0000_t202" coordsize="21600,21600" o:spt="202" path="m,l,21600r21600,l21600,xe">
                    <v:stroke joinstyle="miter"/>
                    <v:path gradientshapeok="t" o:connecttype="rect"/>
                  </v:shapetype>
                  <v:shape id="Text Box 2" o:spid="_x0000_s1026" type="#_x0000_t202" style="position:absolute;left:0;text-align:left;margin-left:22.5pt;margin-top:144.45pt;width:386.35pt;height:285.7pt;z-index:251669504;visibility:visible;mso-wrap-style:square;mso-width-percent:0;mso-height-percent:0;mso-wrap-distance-left:9pt;mso-wrap-distance-top:3.6pt;mso-wrap-distance-right:9pt;mso-wrap-distance-bottom:3.6pt;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" stroked="f">
                    <v:textbox>
                      <w:txbxContent>
                        <w:p w14:paraId="42DC8465" w14:textId="70A6414C" w:rsidR="00831129" w:rsidRPr="003C532B" w:rsidRDefault="00831129" w:rsidP="003C532B">
                          <w:pPr>
                            <w:jc w:val="left"/>
                            <w:rPr>
                              <w:rFonts w:ascii="Doppio One" w:hAnsi="Doppio One"/>
                              <w:b/>
                              <w:bCs/>
                              <w:sz w:val="72"/>
                              <w:szCs w:val="72"/>
                            </w:rPr>
                          </w:pPr>
                          <w:r>
                            <w:rPr>
                              <w:rFonts w:ascii="Doppio One" w:hAnsi="Doppio One"/>
                              <w:b/>
                              <w:bCs/>
                              <w:sz w:val="72"/>
                              <w:szCs w:val="72"/>
                            </w:rPr>
                            <w:t>SEGLISTS</w:t>
                          </w:r>
                        </w:p>
                        <w:p w14:paraId="20CFE931" w14:textId="2FD5E15F" w:rsidR="00831129" w:rsidRPr="003C532B" w:rsidRDefault="00831129" w:rsidP="003C532B">
                          <w:pPr>
                            <w:jc w:val="left"/>
                            <w:rPr>
                              <w:rFonts w:ascii="Doppio One" w:hAnsi="Doppio One"/>
                              <w:b/>
                              <w:bCs/>
                              <w:sz w:val="48"/>
                              <w:szCs w:val="48"/>
                            </w:rPr>
                          </w:pPr>
                          <w:r>
                            <w:rPr>
                              <w:rFonts w:ascii="Doppio One" w:hAnsi="Doppio One"/>
                              <w:b/>
                              <w:bCs/>
                              <w:sz w:val="48"/>
                              <w:szCs w:val="48"/>
                            </w:rPr>
                            <w:t>Interpolation along linear features</w:t>
                          </w:r>
                        </w:p>
                        <w:p w14:paraId="6331AFC0" w14:textId="77777777" w:rsidR="00831129" w:rsidRPr="003C532B" w:rsidRDefault="00831129">
                          <w:pPr>
                            <w:rPr>
                              <w:rFonts w:asciiTheme="majorHAnsi" w:hAnsiTheme="majorHAnsi" w:cstheme="majorHAnsi"/>
                              <w:sz w:val="48"/>
                              <w:szCs w:val="48"/>
                            </w:rPr>
                          </w:pPr>
                        </w:p>
                        <w:p w14:paraId="04304660" w14:textId="77777777" w:rsidR="00831129" w:rsidRPr="003C532B" w:rsidRDefault="00831129">
                          <w:pPr>
                            <w:rPr>
                              <w:rFonts w:asciiTheme="majorHAnsi" w:hAnsiTheme="majorHAnsi" w:cstheme="majorHAnsi"/>
                              <w:sz w:val="48"/>
                              <w:szCs w:val="48"/>
                            </w:rPr>
                          </w:pPr>
                          <w:r>
                            <w:rPr>
                              <w:rFonts w:asciiTheme="majorHAnsi" w:hAnsiTheme="majorHAnsi" w:cstheme="majorHAnsi"/>
                              <w:sz w:val="48"/>
                              <w:szCs w:val="48"/>
                            </w:rPr>
                            <w:t>A GMDSI tutorial</w:t>
                          </w:r>
                        </w:p>
                        <w:p w14:paraId="4B087A63" w14:textId="4F937B0F" w:rsidR="00831129" w:rsidRDefault="00831129">
                          <w:pPr>
                            <w:rPr>
                              <w:rFonts w:asciiTheme="majorHAnsi" w:hAnsiTheme="majorHAnsi" w:cstheme="majorHAnsi"/>
                              <w:sz w:val="36"/>
                              <w:szCs w:val="36"/>
                            </w:rPr>
                          </w:pPr>
                          <w:r>
                            <w:rPr>
                              <w:rFonts w:asciiTheme="majorHAnsi" w:hAnsiTheme="majorHAnsi" w:cstheme="majorHAnsi"/>
                              <w:sz w:val="36"/>
                              <w:szCs w:val="36"/>
                            </w:rPr>
                            <w:t>by Rui Hugman and John Doherty</w:t>
                          </w:r>
                        </w:p>
                        <w:p w14:paraId="1F4BF392" w14:textId="77777777" w:rsidR="00831129" w:rsidRDefault="00831129">
                          <w:pPr>
                            <w:rPr>
                              <w:rFonts w:asciiTheme="majorHAnsi" w:hAnsiTheme="majorHAnsi" w:cstheme="majorHAnsi"/>
                              <w:sz w:val="36"/>
                              <w:szCs w:val="36"/>
                            </w:rPr>
                          </w:pPr>
                        </w:p>
                      </w:txbxContent>
                    </v:textbox>
                    <w10:wrap type="square" anchorx="page"/>
                    <w10:anchorlock/>
                  </v:shape>
                </w:pict>
              </mc:Fallback>
            </mc:AlternateContent>
          </w:r>
        </w:p>
        <w:p w14:paraId="11E7475F" w14:textId="77777777" w:rsidR="00DB5072" w:rsidRDefault="00FB02A1" w:rsidP="00FE2139">
          <w:pPr>
            <w:pStyle w:val="Heading1"/>
          </w:pPr>
          <w:r>
            <w:br w:type="page"/>
          </w:r>
          <w:bookmarkStart w:id="0" w:name="_Toc47008223"/>
        </w:p>
        <w:p w14:paraId="70A9B4C4" w14:textId="77777777" w:rsidR="00DB5072" w:rsidRPr="00FE2139" w:rsidRDefault="00DB5072" w:rsidP="00FE2139"/>
        <w:p w14:paraId="3988B851" w14:textId="77777777" w:rsidR="00DB5072" w:rsidRPr="00FE2139" w:rsidRDefault="00DB5072" w:rsidP="00FE2139"/>
        <w:p w14:paraId="4D13D1AB" w14:textId="77777777" w:rsidR="00DB5072" w:rsidRPr="00FE2139" w:rsidRDefault="00DB5072" w:rsidP="00FE2139"/>
        <w:p w14:paraId="0C5F6996" w14:textId="77777777" w:rsidR="00DB5072" w:rsidRPr="00FE2139" w:rsidRDefault="00DB5072" w:rsidP="00FE2139"/>
        <w:p w14:paraId="43625883" w14:textId="77777777" w:rsidR="00DB5072" w:rsidRPr="00FE2139" w:rsidRDefault="00DB5072" w:rsidP="00FE2139"/>
        <w:p w14:paraId="2EEA7C32" w14:textId="77777777" w:rsidR="00E520C3" w:rsidRDefault="00E520C3" w:rsidP="00E520C3"/>
        <w:p w14:paraId="74AB6580" w14:textId="77777777" w:rsidR="00FE2139" w:rsidRDefault="00FE2139" w:rsidP="00E520C3"/>
        <w:p w14:paraId="6E61C972" w14:textId="77777777" w:rsidR="00FE2139" w:rsidRDefault="00FE2139" w:rsidP="00E520C3"/>
        <w:p w14:paraId="387A149F" w14:textId="77777777" w:rsidR="00FE2139" w:rsidRDefault="00FE2139" w:rsidP="00E520C3"/>
        <w:p w14:paraId="3E75FB7E" w14:textId="77777777" w:rsidR="00FE2139" w:rsidRDefault="00FE2139" w:rsidP="00E520C3"/>
        <w:p w14:paraId="4F3DE18C" w14:textId="77777777" w:rsidR="00E520C3" w:rsidRDefault="00E520C3" w:rsidP="00E520C3"/>
        <w:p w14:paraId="14028A5C" w14:textId="77777777" w:rsidR="005D6079" w:rsidRDefault="005D6079" w:rsidP="00E520C3"/>
        <w:p w14:paraId="40829E60" w14:textId="77777777" w:rsidR="005D6079" w:rsidRDefault="005D6079" w:rsidP="00E520C3"/>
        <w:p w14:paraId="6E029021" w14:textId="77777777" w:rsidR="005D6079" w:rsidRDefault="005D6079" w:rsidP="00E520C3"/>
        <w:p w14:paraId="73603839" w14:textId="77777777" w:rsidR="005D6079" w:rsidRDefault="005D6079" w:rsidP="00E520C3"/>
        <w:p w14:paraId="4D59D4D3" w14:textId="77777777" w:rsidR="005D6079" w:rsidRDefault="005D6079" w:rsidP="00E520C3"/>
        <w:p w14:paraId="0A466EB5" w14:textId="77777777" w:rsidR="005D6079" w:rsidRDefault="005D6079" w:rsidP="00E520C3"/>
        <w:p w14:paraId="4B11D73E" w14:textId="77777777" w:rsidR="005D6079" w:rsidRDefault="005D6079" w:rsidP="00E520C3"/>
        <w:p w14:paraId="067B35ED" w14:textId="77777777" w:rsidR="005D6079" w:rsidRDefault="005D6079" w:rsidP="00E520C3"/>
        <w:p w14:paraId="3FD074C1" w14:textId="77777777" w:rsidR="005D6079" w:rsidRDefault="005D6079" w:rsidP="00E520C3"/>
        <w:p w14:paraId="3B1BD7AC" w14:textId="77777777" w:rsidR="005D6079" w:rsidRPr="00E520C3" w:rsidRDefault="005D6079" w:rsidP="00E520C3"/>
        <w:p w14:paraId="362DA6DE" w14:textId="77777777" w:rsidR="00DB5072" w:rsidRPr="00E520C3" w:rsidRDefault="00814F56" w:rsidP="00FE2139">
          <w:pPr>
            <w:pStyle w:val="TOCHeading"/>
          </w:pPr>
          <w:r w:rsidRPr="00E520C3">
            <w:t>Published By</w:t>
          </w:r>
        </w:p>
        <w:p w14:paraId="10677422" w14:textId="77777777" w:rsidR="00814F56" w:rsidRDefault="00814F56" w:rsidP="00E520C3">
          <w:pPr>
            <w:spacing w:before="0" w:after="0" w:line="240" w:lineRule="auto"/>
            <w:rPr>
              <w:rFonts w:ascii="Arial" w:hAnsi="Arial"/>
              <w:bCs/>
              <w:sz w:val="18"/>
              <w:u w:color="7F7F7F" w:themeColor="text1" w:themeTint="80"/>
            </w:rPr>
          </w:pPr>
          <w:r w:rsidRPr="00E520C3">
            <w:rPr>
              <w:rFonts w:ascii="Arial" w:hAnsi="Arial"/>
              <w:bCs/>
              <w:sz w:val="18"/>
              <w:u w:color="7F7F7F" w:themeColor="text1" w:themeTint="80"/>
            </w:rPr>
            <w:t xml:space="preserve">The National Centre </w:t>
          </w:r>
          <w:r w:rsidR="00E520C3" w:rsidRPr="00E520C3">
            <w:rPr>
              <w:rFonts w:ascii="Arial" w:hAnsi="Arial"/>
              <w:bCs/>
              <w:sz w:val="18"/>
              <w:u w:color="7F7F7F" w:themeColor="text1" w:themeTint="80"/>
            </w:rPr>
            <w:t>for Groundwater Research and Training</w:t>
          </w:r>
        </w:p>
        <w:p w14:paraId="6BDEFBE3" w14:textId="77777777" w:rsidR="00E520C3" w:rsidRDefault="00E520C3" w:rsidP="00E520C3">
          <w:pPr>
            <w:spacing w:before="0" w:after="0" w:line="240" w:lineRule="auto"/>
            <w:rPr>
              <w:rFonts w:ascii="Arial" w:hAnsi="Arial"/>
              <w:bCs/>
              <w:sz w:val="18"/>
              <w:u w:color="7F7F7F" w:themeColor="text1" w:themeTint="80"/>
            </w:rPr>
          </w:pPr>
          <w:r>
            <w:rPr>
              <w:rFonts w:ascii="Arial" w:hAnsi="Arial"/>
              <w:bCs/>
              <w:sz w:val="18"/>
              <w:u w:color="7F7F7F" w:themeColor="text1" w:themeTint="80"/>
            </w:rPr>
            <w:t>C/O Flinders University</w:t>
          </w:r>
        </w:p>
        <w:p w14:paraId="647234DD" w14:textId="77777777" w:rsidR="00E520C3" w:rsidRDefault="00E520C3" w:rsidP="00E520C3">
          <w:pPr>
            <w:spacing w:before="0" w:after="0" w:line="240" w:lineRule="auto"/>
            <w:rPr>
              <w:rFonts w:ascii="Arial" w:hAnsi="Arial"/>
              <w:bCs/>
              <w:sz w:val="18"/>
              <w:u w:color="7F7F7F" w:themeColor="text1" w:themeTint="80"/>
            </w:rPr>
          </w:pPr>
          <w:r>
            <w:rPr>
              <w:rFonts w:ascii="Arial" w:hAnsi="Arial"/>
              <w:bCs/>
              <w:sz w:val="18"/>
              <w:u w:color="7F7F7F" w:themeColor="text1" w:themeTint="80"/>
            </w:rPr>
            <w:t>GPO Box 2100</w:t>
          </w:r>
        </w:p>
        <w:p w14:paraId="0C62F6CD" w14:textId="77777777" w:rsidR="00E520C3" w:rsidRDefault="00E520C3" w:rsidP="00E520C3">
          <w:pPr>
            <w:spacing w:before="0" w:after="0" w:line="240" w:lineRule="auto"/>
            <w:rPr>
              <w:rFonts w:ascii="Arial" w:hAnsi="Arial"/>
              <w:bCs/>
              <w:sz w:val="18"/>
              <w:u w:color="7F7F7F" w:themeColor="text1" w:themeTint="80"/>
            </w:rPr>
          </w:pPr>
          <w:r>
            <w:rPr>
              <w:rFonts w:ascii="Arial" w:hAnsi="Arial"/>
              <w:bCs/>
              <w:sz w:val="18"/>
              <w:u w:color="7F7F7F" w:themeColor="text1" w:themeTint="80"/>
            </w:rPr>
            <w:t>Adelaide SA 5001</w:t>
          </w:r>
        </w:p>
        <w:p w14:paraId="4BA2DB42" w14:textId="77777777" w:rsidR="00E520C3" w:rsidRPr="00E520C3" w:rsidRDefault="00E520C3" w:rsidP="00E520C3">
          <w:pPr>
            <w:spacing w:before="0" w:after="0" w:line="240" w:lineRule="auto"/>
            <w:rPr>
              <w:rFonts w:ascii="Arial" w:hAnsi="Arial"/>
              <w:bCs/>
              <w:sz w:val="18"/>
              <w:u w:color="7F7F7F" w:themeColor="text1" w:themeTint="80"/>
            </w:rPr>
          </w:pPr>
          <w:r>
            <w:rPr>
              <w:rFonts w:ascii="Arial" w:hAnsi="Arial"/>
              <w:bCs/>
              <w:sz w:val="18"/>
              <w:u w:color="7F7F7F" w:themeColor="text1" w:themeTint="80"/>
            </w:rPr>
            <w:t>+61 8 8201 2193</w:t>
          </w:r>
          <w:bookmarkStart w:id="1" w:name="_Hlk49775275"/>
        </w:p>
        <w:p w14:paraId="41C24313" w14:textId="77777777" w:rsidR="00E520C3" w:rsidRPr="00E520C3" w:rsidRDefault="00DB5072" w:rsidP="00FE2139">
          <w:pPr>
            <w:pStyle w:val="TOCHeading"/>
          </w:pPr>
          <w:r w:rsidRPr="00E520C3">
            <w:t>Disclaime</w:t>
          </w:r>
          <w:r w:rsidR="00E520C3" w:rsidRPr="00E520C3">
            <w:t>R</w:t>
          </w:r>
        </w:p>
        <w:p w14:paraId="54941069" w14:textId="77777777" w:rsidR="005D6079" w:rsidRDefault="00814F56" w:rsidP="00E520C3">
          <w:pPr>
            <w:rPr>
              <w:sz w:val="18"/>
              <w:szCs w:val="18"/>
              <w:u w:color="7F7F7F" w:themeColor="text1" w:themeTint="80"/>
            </w:rPr>
          </w:pPr>
          <w:r w:rsidRPr="00E520C3">
            <w:rPr>
              <w:sz w:val="18"/>
              <w:szCs w:val="18"/>
              <w:u w:color="7F7F7F" w:themeColor="text1" w:themeTint="80"/>
            </w:rPr>
            <w:t xml:space="preserve">The National Centre for Groundwater Research and Training, Flinders University advises that the information in this publication comprises general statements based on scientific research. The reader is advised and needs to be aware that such information may be incomplete or unable to be used in any specific situation. No reliance or actions must therefore be made on that information without seeking prior expert professional, </w:t>
          </w:r>
          <w:proofErr w:type="gramStart"/>
          <w:r w:rsidRPr="00E520C3">
            <w:rPr>
              <w:sz w:val="18"/>
              <w:szCs w:val="18"/>
              <w:u w:color="7F7F7F" w:themeColor="text1" w:themeTint="80"/>
            </w:rPr>
            <w:t>scientific</w:t>
          </w:r>
          <w:proofErr w:type="gramEnd"/>
          <w:r w:rsidRPr="00E520C3">
            <w:rPr>
              <w:sz w:val="18"/>
              <w:szCs w:val="18"/>
              <w:u w:color="7F7F7F" w:themeColor="text1" w:themeTint="80"/>
            </w:rPr>
            <w:t xml:space="preserve"> and technical advice.</w:t>
          </w:r>
        </w:p>
        <w:p w14:paraId="4F46642F" w14:textId="77777777" w:rsidR="005D6079" w:rsidRDefault="005D6079">
          <w:pPr>
            <w:spacing w:before="0"/>
            <w:rPr>
              <w:sz w:val="18"/>
              <w:szCs w:val="18"/>
              <w:u w:color="7F7F7F" w:themeColor="text1" w:themeTint="80"/>
            </w:rPr>
          </w:pPr>
          <w:r>
            <w:rPr>
              <w:sz w:val="18"/>
              <w:szCs w:val="18"/>
              <w:u w:color="7F7F7F" w:themeColor="text1" w:themeTint="80"/>
            </w:rPr>
            <w:br w:type="page"/>
          </w:r>
        </w:p>
        <w:p w14:paraId="5A7E4952" w14:textId="77777777" w:rsidR="00FB02A1" w:rsidRPr="00FE2139" w:rsidRDefault="00FB02A1" w:rsidP="00FE2139">
          <w:pPr>
            <w:pStyle w:val="TOCHeading"/>
          </w:pPr>
          <w:bookmarkStart w:id="2" w:name="_Toc49427457"/>
          <w:bookmarkEnd w:id="1"/>
          <w:r w:rsidRPr="00FE2139">
            <w:lastRenderedPageBreak/>
            <w:t>Preface</w:t>
          </w:r>
          <w:bookmarkEnd w:id="0"/>
          <w:bookmarkEnd w:id="2"/>
          <w:r w:rsidRPr="00FE2139">
            <w:t xml:space="preserve"> </w:t>
          </w:r>
        </w:p>
        <w:p w14:paraId="39CFBE5C" w14:textId="77777777" w:rsidR="005D6079" w:rsidRDefault="005D6079" w:rsidP="005D6079">
          <w:r w:rsidRPr="0030719D">
            <w:t xml:space="preserve">The Groundwater Modelling Decision Support Initiative (GMDSI) is an industry-funded and industry-aligned project focused on improving the role that groundwater modelling plays in supporting environmental management and decision-making. </w:t>
          </w:r>
        </w:p>
        <w:p w14:paraId="71C694A7" w14:textId="6278C55C" w:rsidR="005D6079" w:rsidRDefault="005D6079" w:rsidP="005D6079">
          <w:r w:rsidRPr="0030719D">
            <w:t xml:space="preserve">Over the life of the project, </w:t>
          </w:r>
          <w:r>
            <w:t>GMDSI</w:t>
          </w:r>
          <w:r w:rsidRPr="0030719D">
            <w:t xml:space="preserve"> will produce a</w:t>
          </w:r>
          <w:r>
            <w:t xml:space="preserve"> suite of tutorials. These are intended to assist modellers in setting up and using model-partner software in ways that support the decision-support imperatives of data assimilation and uncertainty quantification. Not only will they focus on software usage details. They will also suggest ways in which the ideas behind the software which they demonstrate can be put into practice in everyday, real-world modelling.</w:t>
          </w:r>
          <w:r w:rsidDel="00635D2C">
            <w:t xml:space="preserve"> </w:t>
          </w:r>
        </w:p>
        <w:p w14:paraId="6A41C493" w14:textId="3B722CFC" w:rsidR="005D6079" w:rsidRPr="0030719D" w:rsidRDefault="005D6079" w:rsidP="005D6079">
          <w:r>
            <w:t xml:space="preserve">GMDSI tutorials are designed to be modular and independent of each other. Each tutorial addresses its own specific modelling topic. Hence there is no need to work through them in a pre-ordained sequence. That being said, they also complement each other. Many employ variations of the same synthetic </w:t>
          </w:r>
          <w:proofErr w:type="gramStart"/>
          <w:r>
            <w:t>case</w:t>
          </w:r>
          <w:r w:rsidR="00300D4F">
            <w:t>,</w:t>
          </w:r>
          <w:r>
            <w:t xml:space="preserve"> and</w:t>
          </w:r>
          <w:proofErr w:type="gramEnd"/>
          <w:r>
            <w:t xml:space="preserve"> are based on the same simulator (MODFLOW 6). Utility software from the PEST suite is used extensively to assist in model parameterization, objective function definition and general PEST/PEST++ setup. Some tutorials focus on the use of PEST and PEST++, while others focus on ancillary issues such as introducing transient recharge to a groundwater model and visualization of a model’s grid, parameterization, and calculated states. </w:t>
          </w:r>
        </w:p>
        <w:p w14:paraId="781F299E" w14:textId="77777777" w:rsidR="005D6079" w:rsidRDefault="005D6079" w:rsidP="005D6079">
          <w:r>
            <w:t>The authors of GMDSI tutorials do not claim that the workflows and methodologies that are described in these tutorials comprise the best approach to decision-support modelling. Their desire is to introduce modellers, and those who are interested in modelling, to concepts and tools that can improve the role that simulation plays in decision-support. Meanwhile, the workflows attempt to demonstrate the innovative and practical use of widely available, public domain and commonly used software in ways that do not require extensive modelling experience nor an extensive modelling skillset. However, users who are adept at programming can readily extend the workflows for more creative deployment in their own modelling contexts.</w:t>
          </w:r>
        </w:p>
        <w:p w14:paraId="5E8C9A04" w14:textId="77777777" w:rsidR="005D6079" w:rsidRDefault="005D6079" w:rsidP="005D6079">
          <w:r>
            <w:t>We thank and acknowledge our collaborators, and GMDSI project funders, for making these tutorials possible.</w:t>
          </w:r>
        </w:p>
        <w:p w14:paraId="52FD82F7" w14:textId="77777777" w:rsidR="005D6079" w:rsidRDefault="005D6079" w:rsidP="005D6079">
          <w:r>
            <w:t>Rui Hugman</w:t>
          </w:r>
        </w:p>
        <w:p w14:paraId="62960CB4" w14:textId="77777777" w:rsidR="005D6079" w:rsidRDefault="005D6079" w:rsidP="005D6079">
          <w:pPr>
            <w:sectPr w:rsidR="005D6079" w:rsidSect="00DB5072">
              <w:footerReference w:type="default" r:id="rId13"/>
              <w:footerReference w:type="first" r:id="rId14"/>
              <w:pgSz w:w="11906" w:h="16838"/>
              <w:pgMar w:top="1440" w:right="1440" w:bottom="1134" w:left="1440" w:header="708" w:footer="708" w:gutter="0"/>
              <w:cols w:space="708"/>
              <w:docGrid w:linePitch="360"/>
            </w:sectPr>
          </w:pPr>
          <w:r>
            <w:t>John Doherty</w:t>
          </w:r>
        </w:p>
        <w:sdt>
          <w:sdtPr>
            <w:rPr>
              <w:rFonts w:asciiTheme="minorHAnsi" w:eastAsiaTheme="minorHAnsi" w:hAnsiTheme="minorHAnsi" w:cstheme="minorBidi"/>
              <w:bCs w:val="0"/>
              <w:caps w:val="0"/>
              <w:spacing w:val="0"/>
              <w:sz w:val="22"/>
              <w:szCs w:val="22"/>
            </w:rPr>
            <w:id w:val="-529347126"/>
            <w:docPartObj>
              <w:docPartGallery w:val="Table of Contents"/>
              <w:docPartUnique/>
            </w:docPartObj>
          </w:sdtPr>
          <w:sdtEndPr>
            <w:rPr>
              <w:b/>
              <w:noProof/>
            </w:rPr>
          </w:sdtEndPr>
          <w:sdtContent>
            <w:p w14:paraId="31724077" w14:textId="77777777" w:rsidR="00A260FE" w:rsidRPr="00FE2139" w:rsidRDefault="00A260FE" w:rsidP="00FE2139">
              <w:pPr>
                <w:pStyle w:val="TOCHeading"/>
              </w:pPr>
              <w:r w:rsidRPr="00FE2139">
                <w:t>Contents</w:t>
              </w:r>
            </w:p>
            <w:p w14:paraId="0BC9754D" w14:textId="287FCE85" w:rsidR="00D053E0" w:rsidRDefault="00A260FE">
              <w:pPr>
                <w:pStyle w:val="TOC1"/>
                <w:tabs>
                  <w:tab w:val="left" w:pos="440"/>
                  <w:tab w:val="right" w:leader="dot" w:pos="9016"/>
                </w:tabs>
                <w:rPr>
                  <w:rFonts w:eastAsiaTheme="minorEastAsia"/>
                  <w:noProof/>
                  <w:lang w:val="en-ZA" w:eastAsia="en-ZA"/>
                </w:rPr>
              </w:pPr>
              <w:r>
                <w:fldChar w:fldCharType="begin"/>
              </w:r>
              <w:r>
                <w:instrText xml:space="preserve"> TOC \o "1-3" \h \z \u </w:instrText>
              </w:r>
              <w:r>
                <w:fldChar w:fldCharType="separate"/>
              </w:r>
              <w:hyperlink w:anchor="_Toc61873549" w:history="1">
                <w:r w:rsidR="00D053E0" w:rsidRPr="0079511D">
                  <w:rPr>
                    <w:rStyle w:val="Hyperlink"/>
                    <w:noProof/>
                    <w14:scene3d>
                      <w14:camera w14:prst="orthographicFront"/>
                      <w14:lightRig w14:rig="threePt" w14:dir="t">
                        <w14:rot w14:lat="0" w14:lon="0" w14:rev="0"/>
                      </w14:lightRig>
                    </w14:scene3d>
                  </w:rPr>
                  <w:t>1.</w:t>
                </w:r>
                <w:r w:rsidR="00D053E0">
                  <w:rPr>
                    <w:rFonts w:eastAsiaTheme="minorEastAsia"/>
                    <w:noProof/>
                    <w:lang w:val="en-ZA" w:eastAsia="en-ZA"/>
                  </w:rPr>
                  <w:tab/>
                </w:r>
                <w:r w:rsidR="00D053E0" w:rsidRPr="0079511D">
                  <w:rPr>
                    <w:rStyle w:val="Hyperlink"/>
                    <w:noProof/>
                  </w:rPr>
                  <w:t>Introduction</w:t>
                </w:r>
                <w:r w:rsidR="00D053E0">
                  <w:rPr>
                    <w:noProof/>
                    <w:webHidden/>
                  </w:rPr>
                  <w:tab/>
                </w:r>
                <w:r w:rsidR="00D053E0">
                  <w:rPr>
                    <w:noProof/>
                    <w:webHidden/>
                  </w:rPr>
                  <w:fldChar w:fldCharType="begin"/>
                </w:r>
                <w:r w:rsidR="00D053E0">
                  <w:rPr>
                    <w:noProof/>
                    <w:webHidden/>
                  </w:rPr>
                  <w:instrText xml:space="preserve"> PAGEREF _Toc61873549 \h </w:instrText>
                </w:r>
                <w:r w:rsidR="00D053E0">
                  <w:rPr>
                    <w:noProof/>
                    <w:webHidden/>
                  </w:rPr>
                </w:r>
                <w:r w:rsidR="00D053E0">
                  <w:rPr>
                    <w:noProof/>
                    <w:webHidden/>
                  </w:rPr>
                  <w:fldChar w:fldCharType="separate"/>
                </w:r>
                <w:r w:rsidR="00A22E1C">
                  <w:rPr>
                    <w:noProof/>
                    <w:webHidden/>
                  </w:rPr>
                  <w:t>5</w:t>
                </w:r>
                <w:r w:rsidR="00D053E0">
                  <w:rPr>
                    <w:noProof/>
                    <w:webHidden/>
                  </w:rPr>
                  <w:fldChar w:fldCharType="end"/>
                </w:r>
              </w:hyperlink>
            </w:p>
            <w:p w14:paraId="4AA5D05B" w14:textId="0695E13C" w:rsidR="00D053E0" w:rsidRDefault="003F24A1">
              <w:pPr>
                <w:pStyle w:val="TOC1"/>
                <w:tabs>
                  <w:tab w:val="left" w:pos="440"/>
                  <w:tab w:val="right" w:leader="dot" w:pos="9016"/>
                </w:tabs>
                <w:rPr>
                  <w:rFonts w:eastAsiaTheme="minorEastAsia"/>
                  <w:noProof/>
                  <w:lang w:val="en-ZA" w:eastAsia="en-ZA"/>
                </w:rPr>
              </w:pPr>
              <w:hyperlink w:anchor="_Toc61873550" w:history="1">
                <w:r w:rsidR="00D053E0" w:rsidRPr="0079511D">
                  <w:rPr>
                    <w:rStyle w:val="Hyperlink"/>
                    <w:noProof/>
                    <w14:scene3d>
                      <w14:camera w14:prst="orthographicFront"/>
                      <w14:lightRig w14:rig="threePt" w14:dir="t">
                        <w14:rot w14:lat="0" w14:lon="0" w14:rev="0"/>
                      </w14:lightRig>
                    </w14:scene3d>
                  </w:rPr>
                  <w:t>2.</w:t>
                </w:r>
                <w:r w:rsidR="00D053E0">
                  <w:rPr>
                    <w:rFonts w:eastAsiaTheme="minorEastAsia"/>
                    <w:noProof/>
                    <w:lang w:val="en-ZA" w:eastAsia="en-ZA"/>
                  </w:rPr>
                  <w:tab/>
                </w:r>
                <w:r w:rsidR="00D053E0" w:rsidRPr="0079511D">
                  <w:rPr>
                    <w:rStyle w:val="Hyperlink"/>
                    <w:noProof/>
                  </w:rPr>
                  <w:t>Background</w:t>
                </w:r>
                <w:r w:rsidR="00D053E0">
                  <w:rPr>
                    <w:noProof/>
                    <w:webHidden/>
                  </w:rPr>
                  <w:tab/>
                </w:r>
                <w:r w:rsidR="00D053E0">
                  <w:rPr>
                    <w:noProof/>
                    <w:webHidden/>
                  </w:rPr>
                  <w:fldChar w:fldCharType="begin"/>
                </w:r>
                <w:r w:rsidR="00D053E0">
                  <w:rPr>
                    <w:noProof/>
                    <w:webHidden/>
                  </w:rPr>
                  <w:instrText xml:space="preserve"> PAGEREF _Toc61873550 \h </w:instrText>
                </w:r>
                <w:r w:rsidR="00D053E0">
                  <w:rPr>
                    <w:noProof/>
                    <w:webHidden/>
                  </w:rPr>
                </w:r>
                <w:r w:rsidR="00D053E0">
                  <w:rPr>
                    <w:noProof/>
                    <w:webHidden/>
                  </w:rPr>
                  <w:fldChar w:fldCharType="separate"/>
                </w:r>
                <w:r w:rsidR="00A22E1C">
                  <w:rPr>
                    <w:noProof/>
                    <w:webHidden/>
                  </w:rPr>
                  <w:t>6</w:t>
                </w:r>
                <w:r w:rsidR="00D053E0">
                  <w:rPr>
                    <w:noProof/>
                    <w:webHidden/>
                  </w:rPr>
                  <w:fldChar w:fldCharType="end"/>
                </w:r>
              </w:hyperlink>
            </w:p>
            <w:p w14:paraId="5637148A" w14:textId="5CFABA3D" w:rsidR="00D053E0" w:rsidRDefault="003F24A1">
              <w:pPr>
                <w:pStyle w:val="TOC2"/>
                <w:tabs>
                  <w:tab w:val="left" w:pos="880"/>
                  <w:tab w:val="right" w:leader="dot" w:pos="9016"/>
                </w:tabs>
                <w:rPr>
                  <w:rFonts w:eastAsiaTheme="minorEastAsia"/>
                  <w:noProof/>
                  <w:lang w:val="en-ZA" w:eastAsia="en-ZA"/>
                </w:rPr>
              </w:pPr>
              <w:hyperlink w:anchor="_Toc61873551" w:history="1">
                <w:r w:rsidR="00D053E0" w:rsidRPr="0079511D">
                  <w:rPr>
                    <w:rStyle w:val="Hyperlink"/>
                    <w:noProof/>
                    <w14:scene3d>
                      <w14:camera w14:prst="orthographicFront"/>
                      <w14:lightRig w14:rig="threePt" w14:dir="t">
                        <w14:rot w14:lat="0" w14:lon="0" w14:rev="0"/>
                      </w14:lightRig>
                    </w14:scene3d>
                  </w:rPr>
                  <w:t>2.1</w:t>
                </w:r>
                <w:r w:rsidR="00D053E0">
                  <w:rPr>
                    <w:rFonts w:eastAsiaTheme="minorEastAsia"/>
                    <w:noProof/>
                    <w:lang w:val="en-ZA" w:eastAsia="en-ZA"/>
                  </w:rPr>
                  <w:tab/>
                </w:r>
                <w:r w:rsidR="00D053E0" w:rsidRPr="0079511D">
                  <w:rPr>
                    <w:rStyle w:val="Hyperlink"/>
                    <w:noProof/>
                  </w:rPr>
                  <w:t>The Groundwater Model</w:t>
                </w:r>
                <w:r w:rsidR="00D053E0">
                  <w:rPr>
                    <w:noProof/>
                    <w:webHidden/>
                  </w:rPr>
                  <w:tab/>
                </w:r>
                <w:r w:rsidR="00D053E0">
                  <w:rPr>
                    <w:noProof/>
                    <w:webHidden/>
                  </w:rPr>
                  <w:fldChar w:fldCharType="begin"/>
                </w:r>
                <w:r w:rsidR="00D053E0">
                  <w:rPr>
                    <w:noProof/>
                    <w:webHidden/>
                  </w:rPr>
                  <w:instrText xml:space="preserve"> PAGEREF _Toc61873551 \h </w:instrText>
                </w:r>
                <w:r w:rsidR="00D053E0">
                  <w:rPr>
                    <w:noProof/>
                    <w:webHidden/>
                  </w:rPr>
                </w:r>
                <w:r w:rsidR="00D053E0">
                  <w:rPr>
                    <w:noProof/>
                    <w:webHidden/>
                  </w:rPr>
                  <w:fldChar w:fldCharType="separate"/>
                </w:r>
                <w:r w:rsidR="00A22E1C">
                  <w:rPr>
                    <w:noProof/>
                    <w:webHidden/>
                  </w:rPr>
                  <w:t>6</w:t>
                </w:r>
                <w:r w:rsidR="00D053E0">
                  <w:rPr>
                    <w:noProof/>
                    <w:webHidden/>
                  </w:rPr>
                  <w:fldChar w:fldCharType="end"/>
                </w:r>
              </w:hyperlink>
            </w:p>
            <w:p w14:paraId="1A1BD80A" w14:textId="17B86401" w:rsidR="00D053E0" w:rsidRDefault="003F24A1">
              <w:pPr>
                <w:pStyle w:val="TOC2"/>
                <w:tabs>
                  <w:tab w:val="left" w:pos="880"/>
                  <w:tab w:val="right" w:leader="dot" w:pos="9016"/>
                </w:tabs>
                <w:rPr>
                  <w:rFonts w:eastAsiaTheme="minorEastAsia"/>
                  <w:noProof/>
                  <w:lang w:val="en-ZA" w:eastAsia="en-ZA"/>
                </w:rPr>
              </w:pPr>
              <w:hyperlink w:anchor="_Toc61873552" w:history="1">
                <w:r w:rsidR="00D053E0" w:rsidRPr="0079511D">
                  <w:rPr>
                    <w:rStyle w:val="Hyperlink"/>
                    <w:noProof/>
                    <w14:scene3d>
                      <w14:camera w14:prst="orthographicFront"/>
                      <w14:lightRig w14:rig="threePt" w14:dir="t">
                        <w14:rot w14:lat="0" w14:lon="0" w14:rev="0"/>
                      </w14:lightRig>
                    </w14:scene3d>
                  </w:rPr>
                  <w:t>2.2</w:t>
                </w:r>
                <w:r w:rsidR="00D053E0">
                  <w:rPr>
                    <w:rFonts w:eastAsiaTheme="minorEastAsia"/>
                    <w:noProof/>
                    <w:lang w:val="en-ZA" w:eastAsia="en-ZA"/>
                  </w:rPr>
                  <w:tab/>
                </w:r>
                <w:r w:rsidR="00D053E0" w:rsidRPr="0079511D">
                  <w:rPr>
                    <w:rStyle w:val="Hyperlink"/>
                    <w:noProof/>
                  </w:rPr>
                  <w:t>Viewing the Model</w:t>
                </w:r>
                <w:r w:rsidR="00D053E0">
                  <w:rPr>
                    <w:noProof/>
                    <w:webHidden/>
                  </w:rPr>
                  <w:tab/>
                </w:r>
                <w:r w:rsidR="00D053E0">
                  <w:rPr>
                    <w:noProof/>
                    <w:webHidden/>
                  </w:rPr>
                  <w:fldChar w:fldCharType="begin"/>
                </w:r>
                <w:r w:rsidR="00D053E0">
                  <w:rPr>
                    <w:noProof/>
                    <w:webHidden/>
                  </w:rPr>
                  <w:instrText xml:space="preserve"> PAGEREF _Toc61873552 \h </w:instrText>
                </w:r>
                <w:r w:rsidR="00D053E0">
                  <w:rPr>
                    <w:noProof/>
                    <w:webHidden/>
                  </w:rPr>
                </w:r>
                <w:r w:rsidR="00D053E0">
                  <w:rPr>
                    <w:noProof/>
                    <w:webHidden/>
                  </w:rPr>
                  <w:fldChar w:fldCharType="separate"/>
                </w:r>
                <w:r w:rsidR="00A22E1C">
                  <w:rPr>
                    <w:noProof/>
                    <w:webHidden/>
                  </w:rPr>
                  <w:t>7</w:t>
                </w:r>
                <w:r w:rsidR="00D053E0">
                  <w:rPr>
                    <w:noProof/>
                    <w:webHidden/>
                  </w:rPr>
                  <w:fldChar w:fldCharType="end"/>
                </w:r>
              </w:hyperlink>
            </w:p>
            <w:p w14:paraId="393BAC4F" w14:textId="343567F4" w:rsidR="00D053E0" w:rsidRDefault="003F24A1">
              <w:pPr>
                <w:pStyle w:val="TOC1"/>
                <w:tabs>
                  <w:tab w:val="left" w:pos="440"/>
                  <w:tab w:val="right" w:leader="dot" w:pos="9016"/>
                </w:tabs>
                <w:rPr>
                  <w:rFonts w:eastAsiaTheme="minorEastAsia"/>
                  <w:noProof/>
                  <w:lang w:val="en-ZA" w:eastAsia="en-ZA"/>
                </w:rPr>
              </w:pPr>
              <w:hyperlink w:anchor="_Toc61873553" w:history="1">
                <w:r w:rsidR="00D053E0" w:rsidRPr="0079511D">
                  <w:rPr>
                    <w:rStyle w:val="Hyperlink"/>
                    <w:noProof/>
                    <w14:scene3d>
                      <w14:camera w14:prst="orthographicFront"/>
                      <w14:lightRig w14:rig="threePt" w14:dir="t">
                        <w14:rot w14:lat="0" w14:lon="0" w14:rev="0"/>
                      </w14:lightRig>
                    </w14:scene3d>
                  </w:rPr>
                  <w:t>3.</w:t>
                </w:r>
                <w:r w:rsidR="00D053E0">
                  <w:rPr>
                    <w:rFonts w:eastAsiaTheme="minorEastAsia"/>
                    <w:noProof/>
                    <w:lang w:val="en-ZA" w:eastAsia="en-ZA"/>
                  </w:rPr>
                  <w:tab/>
                </w:r>
                <w:r w:rsidR="00D053E0" w:rsidRPr="0079511D">
                  <w:rPr>
                    <w:rStyle w:val="Hyperlink"/>
                    <w:noProof/>
                  </w:rPr>
                  <w:t>Interpolating to Linear Features</w:t>
                </w:r>
                <w:r w:rsidR="00D053E0">
                  <w:rPr>
                    <w:noProof/>
                    <w:webHidden/>
                  </w:rPr>
                  <w:tab/>
                </w:r>
                <w:r w:rsidR="00D053E0">
                  <w:rPr>
                    <w:noProof/>
                    <w:webHidden/>
                  </w:rPr>
                  <w:fldChar w:fldCharType="begin"/>
                </w:r>
                <w:r w:rsidR="00D053E0">
                  <w:rPr>
                    <w:noProof/>
                    <w:webHidden/>
                  </w:rPr>
                  <w:instrText xml:space="preserve"> PAGEREF _Toc61873553 \h </w:instrText>
                </w:r>
                <w:r w:rsidR="00D053E0">
                  <w:rPr>
                    <w:noProof/>
                    <w:webHidden/>
                  </w:rPr>
                </w:r>
                <w:r w:rsidR="00D053E0">
                  <w:rPr>
                    <w:noProof/>
                    <w:webHidden/>
                  </w:rPr>
                  <w:fldChar w:fldCharType="separate"/>
                </w:r>
                <w:r w:rsidR="00A22E1C">
                  <w:rPr>
                    <w:noProof/>
                    <w:webHidden/>
                  </w:rPr>
                  <w:t>9</w:t>
                </w:r>
                <w:r w:rsidR="00D053E0">
                  <w:rPr>
                    <w:noProof/>
                    <w:webHidden/>
                  </w:rPr>
                  <w:fldChar w:fldCharType="end"/>
                </w:r>
              </w:hyperlink>
            </w:p>
            <w:p w14:paraId="414E20C6" w14:textId="11AB90B1" w:rsidR="00D053E0" w:rsidRDefault="003F24A1">
              <w:pPr>
                <w:pStyle w:val="TOC2"/>
                <w:tabs>
                  <w:tab w:val="left" w:pos="880"/>
                  <w:tab w:val="right" w:leader="dot" w:pos="9016"/>
                </w:tabs>
                <w:rPr>
                  <w:rFonts w:eastAsiaTheme="minorEastAsia"/>
                  <w:noProof/>
                  <w:lang w:val="en-ZA" w:eastAsia="en-ZA"/>
                </w:rPr>
              </w:pPr>
              <w:hyperlink w:anchor="_Toc61873554" w:history="1">
                <w:r w:rsidR="00D053E0" w:rsidRPr="0079511D">
                  <w:rPr>
                    <w:rStyle w:val="Hyperlink"/>
                    <w:noProof/>
                    <w14:scene3d>
                      <w14:camera w14:prst="orthographicFront"/>
                      <w14:lightRig w14:rig="threePt" w14:dir="t">
                        <w14:rot w14:lat="0" w14:lon="0" w14:rev="0"/>
                      </w14:lightRig>
                    </w14:scene3d>
                  </w:rPr>
                  <w:t>3.1</w:t>
                </w:r>
                <w:r w:rsidR="00D053E0">
                  <w:rPr>
                    <w:rFonts w:eastAsiaTheme="minorEastAsia"/>
                    <w:noProof/>
                    <w:lang w:val="en-ZA" w:eastAsia="en-ZA"/>
                  </w:rPr>
                  <w:tab/>
                </w:r>
                <w:r w:rsidR="00D053E0" w:rsidRPr="0079511D">
                  <w:rPr>
                    <w:rStyle w:val="Hyperlink"/>
                    <w:noProof/>
                  </w:rPr>
                  <w:t>The Easy Way (Using Pilot Points)</w:t>
                </w:r>
                <w:r w:rsidR="00D053E0">
                  <w:rPr>
                    <w:noProof/>
                    <w:webHidden/>
                  </w:rPr>
                  <w:tab/>
                </w:r>
                <w:r w:rsidR="00D053E0">
                  <w:rPr>
                    <w:noProof/>
                    <w:webHidden/>
                  </w:rPr>
                  <w:fldChar w:fldCharType="begin"/>
                </w:r>
                <w:r w:rsidR="00D053E0">
                  <w:rPr>
                    <w:noProof/>
                    <w:webHidden/>
                  </w:rPr>
                  <w:instrText xml:space="preserve"> PAGEREF _Toc61873554 \h </w:instrText>
                </w:r>
                <w:r w:rsidR="00D053E0">
                  <w:rPr>
                    <w:noProof/>
                    <w:webHidden/>
                  </w:rPr>
                </w:r>
                <w:r w:rsidR="00D053E0">
                  <w:rPr>
                    <w:noProof/>
                    <w:webHidden/>
                  </w:rPr>
                  <w:fldChar w:fldCharType="separate"/>
                </w:r>
                <w:r w:rsidR="00A22E1C">
                  <w:rPr>
                    <w:noProof/>
                    <w:webHidden/>
                  </w:rPr>
                  <w:t>9</w:t>
                </w:r>
                <w:r w:rsidR="00D053E0">
                  <w:rPr>
                    <w:noProof/>
                    <w:webHidden/>
                  </w:rPr>
                  <w:fldChar w:fldCharType="end"/>
                </w:r>
              </w:hyperlink>
            </w:p>
            <w:p w14:paraId="6D4C301B" w14:textId="45A4D4CA" w:rsidR="00D053E0" w:rsidRDefault="003F24A1">
              <w:pPr>
                <w:pStyle w:val="TOC3"/>
                <w:tabs>
                  <w:tab w:val="right" w:leader="dot" w:pos="9016"/>
                </w:tabs>
                <w:rPr>
                  <w:rFonts w:eastAsiaTheme="minorEastAsia"/>
                  <w:noProof/>
                  <w:lang w:val="en-ZA" w:eastAsia="en-ZA"/>
                </w:rPr>
              </w:pPr>
              <w:hyperlink w:anchor="_Toc61873555" w:history="1">
                <w:r w:rsidR="00D053E0" w:rsidRPr="0079511D">
                  <w:rPr>
                    <w:rStyle w:val="Hyperlink"/>
                    <w:noProof/>
                  </w:rPr>
                  <w:t>The Pilot Points</w:t>
                </w:r>
                <w:r w:rsidR="00D053E0">
                  <w:rPr>
                    <w:noProof/>
                    <w:webHidden/>
                  </w:rPr>
                  <w:tab/>
                </w:r>
                <w:r w:rsidR="00D053E0">
                  <w:rPr>
                    <w:noProof/>
                    <w:webHidden/>
                  </w:rPr>
                  <w:fldChar w:fldCharType="begin"/>
                </w:r>
                <w:r w:rsidR="00D053E0">
                  <w:rPr>
                    <w:noProof/>
                    <w:webHidden/>
                  </w:rPr>
                  <w:instrText xml:space="preserve"> PAGEREF _Toc61873555 \h </w:instrText>
                </w:r>
                <w:r w:rsidR="00D053E0">
                  <w:rPr>
                    <w:noProof/>
                    <w:webHidden/>
                  </w:rPr>
                </w:r>
                <w:r w:rsidR="00D053E0">
                  <w:rPr>
                    <w:noProof/>
                    <w:webHidden/>
                  </w:rPr>
                  <w:fldChar w:fldCharType="separate"/>
                </w:r>
                <w:r w:rsidR="00A22E1C">
                  <w:rPr>
                    <w:noProof/>
                    <w:webHidden/>
                  </w:rPr>
                  <w:t>9</w:t>
                </w:r>
                <w:r w:rsidR="00D053E0">
                  <w:rPr>
                    <w:noProof/>
                    <w:webHidden/>
                  </w:rPr>
                  <w:fldChar w:fldCharType="end"/>
                </w:r>
              </w:hyperlink>
            </w:p>
            <w:p w14:paraId="1EDE7665" w14:textId="6CA103DB" w:rsidR="00D053E0" w:rsidRDefault="003F24A1">
              <w:pPr>
                <w:pStyle w:val="TOC3"/>
                <w:tabs>
                  <w:tab w:val="right" w:leader="dot" w:pos="9016"/>
                </w:tabs>
                <w:rPr>
                  <w:rFonts w:eastAsiaTheme="minorEastAsia"/>
                  <w:noProof/>
                  <w:lang w:val="en-ZA" w:eastAsia="en-ZA"/>
                </w:rPr>
              </w:pPr>
              <w:hyperlink w:anchor="_Toc61873556" w:history="1">
                <w:r w:rsidR="00D053E0" w:rsidRPr="0079511D">
                  <w:rPr>
                    <w:rStyle w:val="Hyperlink"/>
                    <w:noProof/>
                  </w:rPr>
                  <w:t>The PLPROC Input File</w:t>
                </w:r>
                <w:r w:rsidR="00D053E0">
                  <w:rPr>
                    <w:noProof/>
                    <w:webHidden/>
                  </w:rPr>
                  <w:tab/>
                </w:r>
                <w:r w:rsidR="00D053E0">
                  <w:rPr>
                    <w:noProof/>
                    <w:webHidden/>
                  </w:rPr>
                  <w:fldChar w:fldCharType="begin"/>
                </w:r>
                <w:r w:rsidR="00D053E0">
                  <w:rPr>
                    <w:noProof/>
                    <w:webHidden/>
                  </w:rPr>
                  <w:instrText xml:space="preserve"> PAGEREF _Toc61873556 \h </w:instrText>
                </w:r>
                <w:r w:rsidR="00D053E0">
                  <w:rPr>
                    <w:noProof/>
                    <w:webHidden/>
                  </w:rPr>
                </w:r>
                <w:r w:rsidR="00D053E0">
                  <w:rPr>
                    <w:noProof/>
                    <w:webHidden/>
                  </w:rPr>
                  <w:fldChar w:fldCharType="separate"/>
                </w:r>
                <w:r w:rsidR="00A22E1C">
                  <w:rPr>
                    <w:noProof/>
                    <w:webHidden/>
                  </w:rPr>
                  <w:t>10</w:t>
                </w:r>
                <w:r w:rsidR="00D053E0">
                  <w:rPr>
                    <w:noProof/>
                    <w:webHidden/>
                  </w:rPr>
                  <w:fldChar w:fldCharType="end"/>
                </w:r>
              </w:hyperlink>
            </w:p>
            <w:p w14:paraId="5770BA76" w14:textId="2F070C1F" w:rsidR="00D053E0" w:rsidRDefault="003F24A1">
              <w:pPr>
                <w:pStyle w:val="TOC2"/>
                <w:tabs>
                  <w:tab w:val="left" w:pos="880"/>
                  <w:tab w:val="right" w:leader="dot" w:pos="9016"/>
                </w:tabs>
                <w:rPr>
                  <w:rFonts w:eastAsiaTheme="minorEastAsia"/>
                  <w:noProof/>
                  <w:lang w:val="en-ZA" w:eastAsia="en-ZA"/>
                </w:rPr>
              </w:pPr>
              <w:hyperlink w:anchor="_Toc61873557" w:history="1">
                <w:r w:rsidR="00D053E0" w:rsidRPr="0079511D">
                  <w:rPr>
                    <w:rStyle w:val="Hyperlink"/>
                    <w:noProof/>
                    <w14:scene3d>
                      <w14:camera w14:prst="orthographicFront"/>
                      <w14:lightRig w14:rig="threePt" w14:dir="t">
                        <w14:rot w14:lat="0" w14:lon="0" w14:rev="0"/>
                      </w14:lightRig>
                    </w14:scene3d>
                  </w:rPr>
                  <w:t>3.2</w:t>
                </w:r>
                <w:r w:rsidR="00D053E0">
                  <w:rPr>
                    <w:rFonts w:eastAsiaTheme="minorEastAsia"/>
                    <w:noProof/>
                    <w:lang w:val="en-ZA" w:eastAsia="en-ZA"/>
                  </w:rPr>
                  <w:tab/>
                </w:r>
                <w:r w:rsidR="00D053E0" w:rsidRPr="0079511D">
                  <w:rPr>
                    <w:rStyle w:val="Hyperlink"/>
                    <w:noProof/>
                  </w:rPr>
                  <w:t>The Slightly Harder Way (Using Pilot Points and Zones)</w:t>
                </w:r>
                <w:r w:rsidR="00D053E0">
                  <w:rPr>
                    <w:noProof/>
                    <w:webHidden/>
                  </w:rPr>
                  <w:tab/>
                </w:r>
                <w:r w:rsidR="00D053E0">
                  <w:rPr>
                    <w:noProof/>
                    <w:webHidden/>
                  </w:rPr>
                  <w:fldChar w:fldCharType="begin"/>
                </w:r>
                <w:r w:rsidR="00D053E0">
                  <w:rPr>
                    <w:noProof/>
                    <w:webHidden/>
                  </w:rPr>
                  <w:instrText xml:space="preserve"> PAGEREF _Toc61873557 \h </w:instrText>
                </w:r>
                <w:r w:rsidR="00D053E0">
                  <w:rPr>
                    <w:noProof/>
                    <w:webHidden/>
                  </w:rPr>
                </w:r>
                <w:r w:rsidR="00D053E0">
                  <w:rPr>
                    <w:noProof/>
                    <w:webHidden/>
                  </w:rPr>
                  <w:fldChar w:fldCharType="separate"/>
                </w:r>
                <w:r w:rsidR="00A22E1C">
                  <w:rPr>
                    <w:noProof/>
                    <w:webHidden/>
                  </w:rPr>
                  <w:t>15</w:t>
                </w:r>
                <w:r w:rsidR="00D053E0">
                  <w:rPr>
                    <w:noProof/>
                    <w:webHidden/>
                  </w:rPr>
                  <w:fldChar w:fldCharType="end"/>
                </w:r>
              </w:hyperlink>
            </w:p>
            <w:p w14:paraId="1AAE1C6F" w14:textId="1C851350" w:rsidR="00D053E0" w:rsidRDefault="003F24A1">
              <w:pPr>
                <w:pStyle w:val="TOC2"/>
                <w:tabs>
                  <w:tab w:val="left" w:pos="880"/>
                  <w:tab w:val="right" w:leader="dot" w:pos="9016"/>
                </w:tabs>
                <w:rPr>
                  <w:rFonts w:eastAsiaTheme="minorEastAsia"/>
                  <w:noProof/>
                  <w:lang w:val="en-ZA" w:eastAsia="en-ZA"/>
                </w:rPr>
              </w:pPr>
              <w:hyperlink w:anchor="_Toc61873558" w:history="1">
                <w:r w:rsidR="00D053E0" w:rsidRPr="0079511D">
                  <w:rPr>
                    <w:rStyle w:val="Hyperlink"/>
                    <w:noProof/>
                    <w14:scene3d>
                      <w14:camera w14:prst="orthographicFront"/>
                      <w14:lightRig w14:rig="threePt" w14:dir="t">
                        <w14:rot w14:lat="0" w14:lon="0" w14:rev="0"/>
                      </w14:lightRig>
                    </w14:scene3d>
                  </w:rPr>
                  <w:t>3.3</w:t>
                </w:r>
                <w:r w:rsidR="00D053E0">
                  <w:rPr>
                    <w:rFonts w:eastAsiaTheme="minorEastAsia"/>
                    <w:noProof/>
                    <w:lang w:val="en-ZA" w:eastAsia="en-ZA"/>
                  </w:rPr>
                  <w:tab/>
                </w:r>
                <w:r w:rsidR="00D053E0" w:rsidRPr="0079511D">
                  <w:rPr>
                    <w:rStyle w:val="Hyperlink"/>
                    <w:noProof/>
                  </w:rPr>
                  <w:t>The Truly Linear Way (Using SEGLISTS)</w:t>
                </w:r>
                <w:r w:rsidR="00D053E0">
                  <w:rPr>
                    <w:noProof/>
                    <w:webHidden/>
                  </w:rPr>
                  <w:tab/>
                </w:r>
                <w:r w:rsidR="00D053E0">
                  <w:rPr>
                    <w:noProof/>
                    <w:webHidden/>
                  </w:rPr>
                  <w:fldChar w:fldCharType="begin"/>
                </w:r>
                <w:r w:rsidR="00D053E0">
                  <w:rPr>
                    <w:noProof/>
                    <w:webHidden/>
                  </w:rPr>
                  <w:instrText xml:space="preserve"> PAGEREF _Toc61873558 \h </w:instrText>
                </w:r>
                <w:r w:rsidR="00D053E0">
                  <w:rPr>
                    <w:noProof/>
                    <w:webHidden/>
                  </w:rPr>
                </w:r>
                <w:r w:rsidR="00D053E0">
                  <w:rPr>
                    <w:noProof/>
                    <w:webHidden/>
                  </w:rPr>
                  <w:fldChar w:fldCharType="separate"/>
                </w:r>
                <w:r w:rsidR="00A22E1C">
                  <w:rPr>
                    <w:noProof/>
                    <w:webHidden/>
                  </w:rPr>
                  <w:t>20</w:t>
                </w:r>
                <w:r w:rsidR="00D053E0">
                  <w:rPr>
                    <w:noProof/>
                    <w:webHidden/>
                  </w:rPr>
                  <w:fldChar w:fldCharType="end"/>
                </w:r>
              </w:hyperlink>
            </w:p>
            <w:p w14:paraId="24858074" w14:textId="6D6BDE6C" w:rsidR="00D053E0" w:rsidRDefault="003F24A1">
              <w:pPr>
                <w:pStyle w:val="TOC3"/>
                <w:tabs>
                  <w:tab w:val="right" w:leader="dot" w:pos="9016"/>
                </w:tabs>
                <w:rPr>
                  <w:rFonts w:eastAsiaTheme="minorEastAsia"/>
                  <w:noProof/>
                  <w:lang w:val="en-ZA" w:eastAsia="en-ZA"/>
                </w:rPr>
              </w:pPr>
              <w:hyperlink w:anchor="_Toc61873559" w:history="1">
                <w:r w:rsidR="00D053E0" w:rsidRPr="0079511D">
                  <w:rPr>
                    <w:rStyle w:val="Hyperlink"/>
                    <w:noProof/>
                  </w:rPr>
                  <w:t>Building the SEGLIST</w:t>
                </w:r>
                <w:r w:rsidR="00D053E0">
                  <w:rPr>
                    <w:noProof/>
                    <w:webHidden/>
                  </w:rPr>
                  <w:tab/>
                </w:r>
                <w:r w:rsidR="00D053E0">
                  <w:rPr>
                    <w:noProof/>
                    <w:webHidden/>
                  </w:rPr>
                  <w:fldChar w:fldCharType="begin"/>
                </w:r>
                <w:r w:rsidR="00D053E0">
                  <w:rPr>
                    <w:noProof/>
                    <w:webHidden/>
                  </w:rPr>
                  <w:instrText xml:space="preserve"> PAGEREF _Toc61873559 \h </w:instrText>
                </w:r>
                <w:r w:rsidR="00D053E0">
                  <w:rPr>
                    <w:noProof/>
                    <w:webHidden/>
                  </w:rPr>
                </w:r>
                <w:r w:rsidR="00D053E0">
                  <w:rPr>
                    <w:noProof/>
                    <w:webHidden/>
                  </w:rPr>
                  <w:fldChar w:fldCharType="separate"/>
                </w:r>
                <w:r w:rsidR="00A22E1C">
                  <w:rPr>
                    <w:noProof/>
                    <w:webHidden/>
                  </w:rPr>
                  <w:t>20</w:t>
                </w:r>
                <w:r w:rsidR="00D053E0">
                  <w:rPr>
                    <w:noProof/>
                    <w:webHidden/>
                  </w:rPr>
                  <w:fldChar w:fldCharType="end"/>
                </w:r>
              </w:hyperlink>
            </w:p>
            <w:p w14:paraId="309DA979" w14:textId="78433BB1" w:rsidR="00D053E0" w:rsidRDefault="003F24A1">
              <w:pPr>
                <w:pStyle w:val="TOC3"/>
                <w:tabs>
                  <w:tab w:val="right" w:leader="dot" w:pos="9016"/>
                </w:tabs>
                <w:rPr>
                  <w:rFonts w:eastAsiaTheme="minorEastAsia"/>
                  <w:noProof/>
                  <w:lang w:val="en-ZA" w:eastAsia="en-ZA"/>
                </w:rPr>
              </w:pPr>
              <w:hyperlink w:anchor="_Toc61873560" w:history="1">
                <w:r w:rsidR="00D053E0" w:rsidRPr="0079511D">
                  <w:rPr>
                    <w:rStyle w:val="Hyperlink"/>
                    <w:noProof/>
                  </w:rPr>
                  <w:t>Generating the Pilot Points</w:t>
                </w:r>
                <w:r w:rsidR="00D053E0">
                  <w:rPr>
                    <w:noProof/>
                    <w:webHidden/>
                  </w:rPr>
                  <w:tab/>
                </w:r>
                <w:r w:rsidR="00D053E0">
                  <w:rPr>
                    <w:noProof/>
                    <w:webHidden/>
                  </w:rPr>
                  <w:fldChar w:fldCharType="begin"/>
                </w:r>
                <w:r w:rsidR="00D053E0">
                  <w:rPr>
                    <w:noProof/>
                    <w:webHidden/>
                  </w:rPr>
                  <w:instrText xml:space="preserve"> PAGEREF _Toc61873560 \h </w:instrText>
                </w:r>
                <w:r w:rsidR="00D053E0">
                  <w:rPr>
                    <w:noProof/>
                    <w:webHidden/>
                  </w:rPr>
                </w:r>
                <w:r w:rsidR="00D053E0">
                  <w:rPr>
                    <w:noProof/>
                    <w:webHidden/>
                  </w:rPr>
                  <w:fldChar w:fldCharType="separate"/>
                </w:r>
                <w:r w:rsidR="00A22E1C">
                  <w:rPr>
                    <w:noProof/>
                    <w:webHidden/>
                  </w:rPr>
                  <w:t>22</w:t>
                </w:r>
                <w:r w:rsidR="00D053E0">
                  <w:rPr>
                    <w:noProof/>
                    <w:webHidden/>
                  </w:rPr>
                  <w:fldChar w:fldCharType="end"/>
                </w:r>
              </w:hyperlink>
            </w:p>
            <w:p w14:paraId="2A7F4E64" w14:textId="2B7B5DCD" w:rsidR="00A260FE" w:rsidRDefault="00A260FE">
              <w:r>
                <w:rPr>
                  <w:b/>
                  <w:bCs/>
                  <w:noProof/>
                </w:rPr>
                <w:fldChar w:fldCharType="end"/>
              </w:r>
            </w:p>
          </w:sdtContent>
        </w:sdt>
        <w:p w14:paraId="70EF19E2" w14:textId="77777777" w:rsidR="00B91B68" w:rsidRPr="00F46C85" w:rsidRDefault="00B91B68" w:rsidP="00B91B68">
          <w:pPr>
            <w:rPr>
              <w:highlight w:val="yellow"/>
            </w:rPr>
          </w:pPr>
        </w:p>
        <w:p w14:paraId="1FC0DEDA" w14:textId="77777777" w:rsidR="00787AE9" w:rsidRDefault="00787AE9" w:rsidP="00526F96">
          <w:pPr>
            <w:rPr>
              <w:highlight w:val="yellow"/>
            </w:rPr>
          </w:pPr>
        </w:p>
        <w:p w14:paraId="45320C77" w14:textId="77777777" w:rsidR="00DB5072" w:rsidRDefault="00DB5072" w:rsidP="00526F96">
          <w:pPr>
            <w:rPr>
              <w:highlight w:val="yellow"/>
            </w:rPr>
          </w:pPr>
        </w:p>
        <w:p w14:paraId="2C14FEB5" w14:textId="77777777" w:rsidR="00DB5072" w:rsidRDefault="00DB5072" w:rsidP="00526F96">
          <w:pPr>
            <w:rPr>
              <w:highlight w:val="yellow"/>
            </w:rPr>
          </w:pPr>
        </w:p>
        <w:p w14:paraId="3C7C388D" w14:textId="77777777" w:rsidR="00DB5072" w:rsidRDefault="00DB5072" w:rsidP="00526F96">
          <w:pPr>
            <w:rPr>
              <w:highlight w:val="yellow"/>
            </w:rPr>
          </w:pPr>
        </w:p>
        <w:p w14:paraId="0492480D" w14:textId="77777777" w:rsidR="00DB5072" w:rsidRDefault="00DB5072" w:rsidP="00526F96">
          <w:pPr>
            <w:rPr>
              <w:highlight w:val="yellow"/>
            </w:rPr>
          </w:pPr>
        </w:p>
        <w:p w14:paraId="7AE2D17E" w14:textId="77777777" w:rsidR="00DB5072" w:rsidRDefault="00DB5072" w:rsidP="00526F96">
          <w:pPr>
            <w:rPr>
              <w:highlight w:val="yellow"/>
            </w:rPr>
          </w:pPr>
        </w:p>
        <w:p w14:paraId="6A8BC682" w14:textId="77777777" w:rsidR="004B05CC" w:rsidRDefault="004B05CC" w:rsidP="00526F96">
          <w:pPr>
            <w:rPr>
              <w:highlight w:val="yellow"/>
            </w:rPr>
            <w:sectPr w:rsidR="004B05CC" w:rsidSect="00DB5072">
              <w:footerReference w:type="default" r:id="rId15"/>
              <w:footerReference w:type="first" r:id="rId16"/>
              <w:pgSz w:w="11906" w:h="16838"/>
              <w:pgMar w:top="1440" w:right="1440" w:bottom="1134" w:left="1440" w:header="708" w:footer="708" w:gutter="0"/>
              <w:cols w:space="708"/>
              <w:docGrid w:linePitch="360"/>
            </w:sectPr>
          </w:pPr>
        </w:p>
        <w:p w14:paraId="0F4B4D42" w14:textId="77777777" w:rsidR="00FE2139" w:rsidRPr="00FE2139" w:rsidRDefault="00FB02A1" w:rsidP="00FE2139">
          <w:pPr>
            <w:pStyle w:val="Heading1"/>
            <w:numPr>
              <w:ilvl w:val="0"/>
              <w:numId w:val="36"/>
            </w:numPr>
            <w:ind w:left="426" w:hanging="426"/>
          </w:pPr>
          <w:bookmarkStart w:id="3" w:name="_Toc47008225"/>
          <w:bookmarkStart w:id="4" w:name="_Toc61873549"/>
          <w:r w:rsidRPr="00FE2139">
            <w:lastRenderedPageBreak/>
            <w:t>Introduction</w:t>
          </w:r>
          <w:bookmarkEnd w:id="3"/>
          <w:bookmarkEnd w:id="4"/>
        </w:p>
        <w:p w14:paraId="57F20A1E" w14:textId="0BFBB833" w:rsidR="00452181" w:rsidRDefault="0069725E" w:rsidP="004F661C">
          <w:pPr>
            <w:spacing w:line="259" w:lineRule="auto"/>
          </w:pPr>
          <w:r>
            <w:t>This tutorial demonstrates</w:t>
          </w:r>
          <w:r w:rsidR="004379C1">
            <w:t xml:space="preserve"> several</w:t>
          </w:r>
          <w:r>
            <w:t xml:space="preserve"> options </w:t>
          </w:r>
          <w:r w:rsidR="00300D4F">
            <w:t xml:space="preserve">for spatial parameterization of </w:t>
          </w:r>
          <w:r>
            <w:t>linear</w:t>
          </w:r>
          <w:r w:rsidR="00300D4F">
            <w:t xml:space="preserve"> and polylinear</w:t>
          </w:r>
          <w:r>
            <w:t xml:space="preserve"> features. </w:t>
          </w:r>
          <w:r w:rsidR="00300D4F">
            <w:t xml:space="preserve">In </w:t>
          </w:r>
          <w:r>
            <w:t>a groundwater model</w:t>
          </w:r>
          <w:r w:rsidR="00300D4F">
            <w:t>, these</w:t>
          </w:r>
          <w:r>
            <w:t xml:space="preserve"> may represent </w:t>
          </w:r>
          <w:r w:rsidR="00300D4F">
            <w:t xml:space="preserve">entities </w:t>
          </w:r>
          <w:r>
            <w:t>such as streams, rivers, faults, or fracture networks.</w:t>
          </w:r>
          <w:r w:rsidR="004379C1">
            <w:t xml:space="preserve"> </w:t>
          </w:r>
          <w:r>
            <w:t xml:space="preserve">The </w:t>
          </w:r>
          <w:r w:rsidR="00300D4F">
            <w:t xml:space="preserve">hydraulic </w:t>
          </w:r>
          <w:r>
            <w:t xml:space="preserve">properties of these features may vary </w:t>
          </w:r>
          <w:r w:rsidR="00300D4F">
            <w:t>along their lengths</w:t>
          </w:r>
          <w:r>
            <w:t>. If this variability is relevant for a prediction of interest, then it</w:t>
          </w:r>
          <w:r w:rsidR="000769EE">
            <w:t>s representation in a model is important.</w:t>
          </w:r>
          <w:r>
            <w:t xml:space="preserve"> </w:t>
          </w:r>
        </w:p>
        <w:p w14:paraId="2C62FC5F" w14:textId="0E81D261" w:rsidR="000769EE" w:rsidRDefault="000769EE" w:rsidP="004F661C">
          <w:pPr>
            <w:spacing w:line="259" w:lineRule="auto"/>
          </w:pPr>
          <w:r>
            <w:t>Pilot points comprise a useful two- or three-dimensional spatial parameterization device. This tutorial demonstrates how they can also be used in parameterization of one-dimensional entities that lie within the two- or three-dimensional domain of a groundwater model. Piecewise linear interpolation from pilot points to these entities is implemented using PLPROC – a PEST utility support program. In this tutorial PLPROC is used in conjunction with MODFLOW 6.</w:t>
          </w:r>
        </w:p>
        <w:p w14:paraId="7F69788D" w14:textId="71426553" w:rsidR="00C26226" w:rsidRDefault="00C26226" w:rsidP="004F661C">
          <w:pPr>
            <w:spacing w:line="259" w:lineRule="auto"/>
          </w:pPr>
          <w:r>
            <w:t xml:space="preserve">“PLPROC” stands for “Parameter List </w:t>
          </w:r>
          <w:proofErr w:type="spellStart"/>
          <w:r>
            <w:t>PROCessor</w:t>
          </w:r>
          <w:proofErr w:type="spellEnd"/>
          <w:r>
            <w:t xml:space="preserve">”. </w:t>
          </w:r>
          <w:r w:rsidRPr="00C26226">
            <w:t>PLPROC is designed to facilitate</w:t>
          </w:r>
          <w:r>
            <w:t xml:space="preserve"> </w:t>
          </w:r>
          <w:r w:rsidR="000769EE">
            <w:t>history-matching</w:t>
          </w:r>
          <w:r w:rsidR="000769EE" w:rsidRPr="00C26226">
            <w:t xml:space="preserve"> </w:t>
          </w:r>
          <w:r w:rsidRPr="00C26226">
            <w:t xml:space="preserve">of large numerical models by serving as a model-independent </w:t>
          </w:r>
          <w:r w:rsidR="005279EC" w:rsidRPr="00C26226">
            <w:t>pre-processor</w:t>
          </w:r>
          <w:r w:rsidRPr="00C26226">
            <w:t xml:space="preserve"> for</w:t>
          </w:r>
          <w:r>
            <w:t xml:space="preserve"> </w:t>
          </w:r>
          <w:r w:rsidRPr="00C26226">
            <w:t xml:space="preserve">such models. PLPROC </w:t>
          </w:r>
          <w:r w:rsidR="00FA750C">
            <w:t>allows</w:t>
          </w:r>
          <w:r w:rsidR="00FA750C" w:rsidRPr="00C26226">
            <w:t xml:space="preserve"> </w:t>
          </w:r>
          <w:r w:rsidRPr="00C26226">
            <w:t>a modeller</w:t>
          </w:r>
          <w:r w:rsidR="00FA750C">
            <w:t xml:space="preserve"> to</w:t>
          </w:r>
          <w:r w:rsidRPr="00C26226">
            <w:t xml:space="preserve"> manipulate parameters</w:t>
          </w:r>
          <w:r w:rsidR="009B5169">
            <w:t xml:space="preserve"> that inform hydraulic properties that are represented in a numerical model.</w:t>
          </w:r>
          <w:r w:rsidRPr="00C26226">
            <w:t xml:space="preserve"> In doing this</w:t>
          </w:r>
          <w:r w:rsidR="00FA750C">
            <w:t>,</w:t>
          </w:r>
          <w:r w:rsidRPr="00C26226">
            <w:t xml:space="preserve"> PLPROC</w:t>
          </w:r>
          <w:r>
            <w:t xml:space="preserve"> </w:t>
          </w:r>
          <w:r w:rsidRPr="00C26226">
            <w:t>supports PEST in facilitating model-based decision-support</w:t>
          </w:r>
          <w:r w:rsidR="009B5169">
            <w:t xml:space="preserve"> which enshrines the principle</w:t>
          </w:r>
          <w:r w:rsidRPr="00C26226">
            <w:t xml:space="preserve"> that a</w:t>
          </w:r>
          <w:r>
            <w:t xml:space="preserve"> </w:t>
          </w:r>
          <w:r w:rsidRPr="00C26226">
            <w:t xml:space="preserve">model should encapsulate what we know </w:t>
          </w:r>
          <w:r w:rsidR="00261DFF">
            <w:t>and</w:t>
          </w:r>
          <w:r w:rsidR="00261DFF" w:rsidRPr="00C26226">
            <w:t xml:space="preserve"> </w:t>
          </w:r>
          <w:r w:rsidRPr="00C26226">
            <w:t xml:space="preserve">quantify what we </w:t>
          </w:r>
          <w:r w:rsidR="005279EC" w:rsidRPr="00C26226">
            <w:t>do not</w:t>
          </w:r>
          <w:r w:rsidRPr="00C26226">
            <w:t>.</w:t>
          </w:r>
          <w:r w:rsidR="004F661C">
            <w:t xml:space="preserve"> The two GMDSI tutorials </w:t>
          </w:r>
          <w:hyperlink r:id="rId17" w:history="1">
            <w:r w:rsidR="004F661C" w:rsidRPr="004F661C">
              <w:rPr>
                <w:rStyle w:val="Hyperlink"/>
              </w:rPr>
              <w:t>PLPROC:</w:t>
            </w:r>
            <w:r w:rsidR="004F661C">
              <w:rPr>
                <w:rStyle w:val="Hyperlink"/>
              </w:rPr>
              <w:t xml:space="preserve"> </w:t>
            </w:r>
            <w:r w:rsidR="004F661C" w:rsidRPr="004F661C">
              <w:rPr>
                <w:rStyle w:val="Hyperlink"/>
              </w:rPr>
              <w:t>Basics</w:t>
            </w:r>
          </w:hyperlink>
          <w:r w:rsidR="004F661C">
            <w:t xml:space="preserve"> and </w:t>
          </w:r>
          <w:hyperlink r:id="rId18" w:history="1">
            <w:r w:rsidR="004F661C" w:rsidRPr="004F661C">
              <w:rPr>
                <w:rStyle w:val="Hyperlink"/>
              </w:rPr>
              <w:t>PLPROC: a simple pilot point example</w:t>
            </w:r>
          </w:hyperlink>
          <w:r w:rsidR="004F661C">
            <w:t xml:space="preserve"> provide a gentle introduction to </w:t>
          </w:r>
          <w:r w:rsidR="000769EE">
            <w:t>PLPROC</w:t>
          </w:r>
          <w:r w:rsidR="004F661C">
            <w:t>. The current tutorial assumes</w:t>
          </w:r>
          <w:r w:rsidR="008B1FA3">
            <w:t xml:space="preserve"> some familiarity with PLPROC. This can be gained by</w:t>
          </w:r>
          <w:r w:rsidR="00697BDE">
            <w:t xml:space="preserve"> completed these tutorials.</w:t>
          </w:r>
        </w:p>
        <w:p w14:paraId="036A1942" w14:textId="4F1F8509" w:rsidR="00890175" w:rsidRDefault="00FA750C" w:rsidP="00890175">
          <w:r>
            <w:t>As well as</w:t>
          </w:r>
          <w:r w:rsidR="00890175">
            <w:t xml:space="preserve"> PLPROC, </w:t>
          </w:r>
          <w:r w:rsidR="00D21396">
            <w:t xml:space="preserve">this tutorial </w:t>
          </w:r>
          <w:r w:rsidR="003F4DF6">
            <w:t>makes use of the MF6</w:t>
          </w:r>
          <w:r w:rsidR="004F661C">
            <w:t>2GIS</w:t>
          </w:r>
          <w:r w:rsidR="003F4DF6">
            <w:t xml:space="preserve"> </w:t>
          </w:r>
          <w:r w:rsidR="00890175">
            <w:t>utilit</w:t>
          </w:r>
          <w:r w:rsidR="003F4DF6">
            <w:t>y</w:t>
          </w:r>
          <w:r w:rsidR="00890175">
            <w:t xml:space="preserve"> from the PEST</w:t>
          </w:r>
          <w:r>
            <w:t xml:space="preserve"> Groundwater Utilities</w:t>
          </w:r>
          <w:r w:rsidR="00890175">
            <w:t xml:space="preserve"> </w:t>
          </w:r>
          <w:r>
            <w:t>Suite</w:t>
          </w:r>
          <w:r w:rsidR="00D21396">
            <w:t>.</w:t>
          </w:r>
          <w:r w:rsidR="008635DE">
            <w:t xml:space="preserve"> </w:t>
          </w:r>
          <w:r w:rsidR="00890175" w:rsidRPr="00890175">
            <w:t xml:space="preserve">Executable versions </w:t>
          </w:r>
          <w:r>
            <w:t xml:space="preserve">of all programs belonging to the </w:t>
          </w:r>
          <w:r w:rsidR="00890175" w:rsidRPr="00890175">
            <w:t xml:space="preserve">PEST </w:t>
          </w:r>
          <w:hyperlink r:id="rId19" w:history="1">
            <w:r w:rsidR="00890175" w:rsidRPr="00890175">
              <w:rPr>
                <w:rStyle w:val="Hyperlink"/>
              </w:rPr>
              <w:t>Groundwater Utilities</w:t>
            </w:r>
          </w:hyperlink>
          <w:r w:rsidR="00890175" w:rsidRPr="00890175">
            <w:t xml:space="preserve"> </w:t>
          </w:r>
          <w:r>
            <w:t>can be downloaded from the PE</w:t>
          </w:r>
          <w:r w:rsidR="00630D6E">
            <w:t>S</w:t>
          </w:r>
          <w:r>
            <w:t>T web site</w:t>
          </w:r>
          <w:r w:rsidR="00890175" w:rsidRPr="00890175">
            <w:t xml:space="preserve">. </w:t>
          </w:r>
          <w:r w:rsidR="00D21396">
            <w:t>However, t</w:t>
          </w:r>
          <w:r w:rsidR="0057098F" w:rsidRPr="00890175">
            <w:t xml:space="preserve">o make this tutorial easy, </w:t>
          </w:r>
          <w:r w:rsidR="00D21396" w:rsidRPr="00890175">
            <w:t>executable</w:t>
          </w:r>
          <w:r w:rsidR="00D21396">
            <w:t xml:space="preserve"> versions of programs</w:t>
          </w:r>
          <w:r>
            <w:t xml:space="preserve"> that are needed for </w:t>
          </w:r>
          <w:r w:rsidR="00630D6E">
            <w:t>its completion</w:t>
          </w:r>
          <w:r w:rsidR="00D21396" w:rsidRPr="00890175">
            <w:t xml:space="preserve"> </w:t>
          </w:r>
          <w:r w:rsidR="0057098F" w:rsidRPr="00890175">
            <w:t>are provided in the tutorial folder</w:t>
          </w:r>
          <w:r>
            <w:t xml:space="preserve"> itself</w:t>
          </w:r>
          <w:r w:rsidR="0057098F" w:rsidRPr="00890175">
            <w:t>.</w:t>
          </w:r>
          <w:r w:rsidR="0057098F">
            <w:t xml:space="preserve"> </w:t>
          </w:r>
          <w:r w:rsidR="00890175" w:rsidRPr="00890175">
            <w:t>See</w:t>
          </w:r>
          <w:r w:rsidR="00D21396">
            <w:t xml:space="preserve"> documentation of the PEST </w:t>
          </w:r>
          <w:r w:rsidR="00890175" w:rsidRPr="00890175">
            <w:t>Groundwater Utilities</w:t>
          </w:r>
          <w:r w:rsidR="00D21396">
            <w:t xml:space="preserve"> </w:t>
          </w:r>
          <w:r w:rsidR="00890175" w:rsidRPr="00890175">
            <w:t xml:space="preserve">for full descriptions of their use. Before </w:t>
          </w:r>
          <w:r w:rsidR="00630D6E">
            <w:t>commencing</w:t>
          </w:r>
          <w:r w:rsidR="00630D6E" w:rsidRPr="00890175">
            <w:t xml:space="preserve"> </w:t>
          </w:r>
          <w:r w:rsidR="00890175" w:rsidRPr="00890175">
            <w:t>the tutorial, make sure that executable versions of these programs are copied to your machine (these are the “</w:t>
          </w:r>
          <w:r w:rsidR="00890175" w:rsidRPr="00890175">
            <w:rPr>
              <w:i/>
              <w:iCs/>
            </w:rPr>
            <w:t>*.exe</w:t>
          </w:r>
          <w:r w:rsidR="00890175" w:rsidRPr="00890175">
            <w:t>” files)</w:t>
          </w:r>
          <w:r w:rsidR="00890175" w:rsidRPr="00890175">
            <w:rPr>
              <w:i/>
              <w:iCs/>
            </w:rPr>
            <w:t>.</w:t>
          </w:r>
          <w:r w:rsidR="00890175" w:rsidRPr="00890175">
            <w:t xml:space="preserve"> Ideally, they should be stored in a folder that is cited in your computer’s PATH environment variable. Alternatively, they can simply be </w:t>
          </w:r>
          <w:r>
            <w:t>copied to</w:t>
          </w:r>
          <w:r w:rsidR="00890175" w:rsidRPr="00890175">
            <w:t xml:space="preserve"> your working folder. </w:t>
          </w:r>
        </w:p>
        <w:p w14:paraId="79417F12" w14:textId="7D0F82BC" w:rsidR="00AB19A3" w:rsidRDefault="008635DE" w:rsidP="00C26226">
          <w:r w:rsidRPr="008635DE">
            <w:t>To make full use of this tutorial</w:t>
          </w:r>
          <w:r w:rsidR="00261DFF">
            <w:t>,</w:t>
          </w:r>
          <w:r w:rsidRPr="008635DE">
            <w:t xml:space="preserve"> </w:t>
          </w:r>
          <w:r w:rsidR="008B1FA3">
            <w:t>you</w:t>
          </w:r>
          <w:r w:rsidRPr="008635DE">
            <w:t xml:space="preserve"> should have </w:t>
          </w:r>
          <w:hyperlink r:id="rId20" w:history="1">
            <w:r w:rsidR="004F661C">
              <w:rPr>
                <w:rStyle w:val="Hyperlink"/>
              </w:rPr>
              <w:t>QGIS</w:t>
            </w:r>
          </w:hyperlink>
          <w:r w:rsidRPr="008635DE">
            <w:t xml:space="preserve"> (or </w:t>
          </w:r>
          <w:r w:rsidR="00FA750C">
            <w:t xml:space="preserve">a </w:t>
          </w:r>
          <w:r w:rsidR="004F661C">
            <w:t>GIS</w:t>
          </w:r>
          <w:r w:rsidRPr="008635DE">
            <w:t xml:space="preserve"> </w:t>
          </w:r>
          <w:r w:rsidR="00FA750C">
            <w:t>package</w:t>
          </w:r>
          <w:r w:rsidR="008B1FA3">
            <w:t xml:space="preserve"> with similar functionality</w:t>
          </w:r>
          <w:r w:rsidRPr="008635DE">
            <w:t>) installed</w:t>
          </w:r>
          <w:r w:rsidR="008B1FA3">
            <w:t xml:space="preserve"> on your computer</w:t>
          </w:r>
          <w:r w:rsidRPr="008635DE">
            <w:t xml:space="preserve">. </w:t>
          </w:r>
          <w:r w:rsidR="004F661C">
            <w:t>QGIS</w:t>
          </w:r>
          <w:r>
            <w:t xml:space="preserve"> is</w:t>
          </w:r>
          <w:r w:rsidRPr="008635DE">
            <w:t xml:space="preserve"> open source and freely available </w:t>
          </w:r>
          <w:r w:rsidR="00D21396">
            <w:t>through</w:t>
          </w:r>
          <w:r w:rsidR="00D21396" w:rsidRPr="008635DE">
            <w:t xml:space="preserve"> </w:t>
          </w:r>
          <w:r w:rsidRPr="008635DE">
            <w:t>the world wide web.</w:t>
          </w:r>
          <w:r>
            <w:t xml:space="preserve"> The present tutorial </w:t>
          </w:r>
          <w:r w:rsidR="003F4DF6">
            <w:t xml:space="preserve">makes </w:t>
          </w:r>
          <w:r>
            <w:t>use of utilities</w:t>
          </w:r>
          <w:r w:rsidR="00D21396">
            <w:t xml:space="preserve"> that enable visuali</w:t>
          </w:r>
          <w:r w:rsidR="00FA750C">
            <w:t>s</w:t>
          </w:r>
          <w:r w:rsidR="00D21396">
            <w:t xml:space="preserve">ation of properties associated with a </w:t>
          </w:r>
          <w:r>
            <w:t>MODFLOW</w:t>
          </w:r>
          <w:r w:rsidR="003F4DF6">
            <w:t xml:space="preserve"> 6</w:t>
          </w:r>
          <w:r>
            <w:t xml:space="preserve"> </w:t>
          </w:r>
          <w:r w:rsidR="00D21396">
            <w:t>model</w:t>
          </w:r>
          <w:r>
            <w:t xml:space="preserve">. </w:t>
          </w:r>
          <w:r w:rsidR="003F4DF6">
            <w:t xml:space="preserve">The GMDSI </w:t>
          </w:r>
          <w:hyperlink r:id="rId21" w:history="1">
            <w:r w:rsidR="003F4DF6" w:rsidRPr="003F4DF6">
              <w:rPr>
                <w:rStyle w:val="Hyperlink"/>
              </w:rPr>
              <w:t xml:space="preserve">Model Visualisation </w:t>
            </w:r>
            <w:r w:rsidR="00261DFF">
              <w:rPr>
                <w:rStyle w:val="Hyperlink"/>
              </w:rPr>
              <w:t>a</w:t>
            </w:r>
            <w:r w:rsidR="003F4DF6" w:rsidRPr="003F4DF6">
              <w:rPr>
                <w:rStyle w:val="Hyperlink"/>
              </w:rPr>
              <w:t>nd Display</w:t>
            </w:r>
          </w:hyperlink>
          <w:r w:rsidR="003F4DF6">
            <w:t xml:space="preserve"> tutorial demonstrates how to setup and use these utilities</w:t>
          </w:r>
          <w:r>
            <w:t>.</w:t>
          </w:r>
          <w:r w:rsidR="003F4DF6">
            <w:t xml:space="preserve"> The current tutorial assumes that </w:t>
          </w:r>
          <w:r w:rsidR="008B1FA3">
            <w:t>you are already</w:t>
          </w:r>
          <w:r w:rsidR="003F4DF6">
            <w:t xml:space="preserve"> familiar with their use. </w:t>
          </w:r>
        </w:p>
        <w:p w14:paraId="1BB6EA2D" w14:textId="15A95E11" w:rsidR="00890175" w:rsidRDefault="00890175" w:rsidP="00C26226"/>
        <w:p w14:paraId="1D8A5D56" w14:textId="77777777" w:rsidR="00AB19A3" w:rsidRDefault="00AB19A3" w:rsidP="00C26226"/>
        <w:p w14:paraId="6051A3D7" w14:textId="58156FE6" w:rsidR="00AB19A3" w:rsidRDefault="00AB19A3" w:rsidP="00C26226">
          <w:pPr>
            <w:sectPr w:rsidR="00AB19A3" w:rsidSect="0062617D">
              <w:footerReference w:type="even" r:id="rId22"/>
              <w:footerReference w:type="default" r:id="rId23"/>
              <w:pgSz w:w="11906" w:h="16838"/>
              <w:pgMar w:top="1440" w:right="1080" w:bottom="1440" w:left="1080" w:header="708" w:footer="708" w:gutter="0"/>
              <w:cols w:space="708"/>
              <w:titlePg/>
              <w:docGrid w:linePitch="360"/>
            </w:sectPr>
          </w:pPr>
        </w:p>
        <w:p w14:paraId="7D484905" w14:textId="06D9AF1E" w:rsidR="0057098F" w:rsidRDefault="00970431" w:rsidP="00F40832">
          <w:pPr>
            <w:pStyle w:val="Heading1"/>
          </w:pPr>
          <w:bookmarkStart w:id="5" w:name="_Toc61873550"/>
          <w:r>
            <w:lastRenderedPageBreak/>
            <w:t>Background</w:t>
          </w:r>
          <w:bookmarkEnd w:id="5"/>
          <w:r>
            <w:t xml:space="preserve"> </w:t>
          </w:r>
        </w:p>
        <w:p w14:paraId="10497BE9" w14:textId="0E2DE1E7" w:rsidR="00FC4EC7" w:rsidRDefault="00FC4EC7" w:rsidP="00FC4EC7">
          <w:r>
            <w:t>Th</w:t>
          </w:r>
          <w:r w:rsidR="00261DFF">
            <w:t>is</w:t>
          </w:r>
          <w:r>
            <w:t xml:space="preserve"> tutorial demonstrates the use of PLPROC </w:t>
          </w:r>
          <w:r w:rsidR="00C869CA">
            <w:t xml:space="preserve">in </w:t>
          </w:r>
          <w:r>
            <w:t>parameteriz</w:t>
          </w:r>
          <w:r w:rsidR="00C869CA">
            <w:t>ing</w:t>
          </w:r>
          <w:r>
            <w:t xml:space="preserve"> </w:t>
          </w:r>
          <w:r w:rsidR="005D6697">
            <w:t xml:space="preserve">a </w:t>
          </w:r>
          <w:r w:rsidR="008B1FA3">
            <w:t>poly</w:t>
          </w:r>
          <w:r w:rsidR="005D6697">
            <w:t xml:space="preserve">linear feature </w:t>
          </w:r>
          <w:r w:rsidR="006440C4">
            <w:t>in</w:t>
          </w:r>
          <w:r w:rsidR="005D6697">
            <w:t xml:space="preserve"> </w:t>
          </w:r>
          <w:r>
            <w:t xml:space="preserve">a </w:t>
          </w:r>
          <w:r w:rsidR="006440C4">
            <w:t>variant</w:t>
          </w:r>
          <w:r w:rsidR="00F65FE3">
            <w:t xml:space="preserve"> of </w:t>
          </w:r>
          <w:r w:rsidR="008B1FA3">
            <w:t xml:space="preserve">a </w:t>
          </w:r>
          <w:r>
            <w:t>MODFLOW 6 model</w:t>
          </w:r>
          <w:r w:rsidR="00F65FE3">
            <w:t xml:space="preserve"> </w:t>
          </w:r>
          <w:r w:rsidR="008B1FA3">
            <w:t xml:space="preserve">that is </w:t>
          </w:r>
          <w:r w:rsidR="00F65FE3">
            <w:t>used in other GMDSI tutorials</w:t>
          </w:r>
          <w:r w:rsidR="008B1FA3">
            <w:t xml:space="preserve"> as well</w:t>
          </w:r>
          <w:r>
            <w:t xml:space="preserve">. </w:t>
          </w:r>
          <w:r w:rsidR="00C869CA">
            <w:t xml:space="preserve">The procedures described herein </w:t>
          </w:r>
          <w:r w:rsidR="00F65FE3">
            <w:t xml:space="preserve">would </w:t>
          </w:r>
          <w:r w:rsidR="00C869CA">
            <w:t xml:space="preserve">normally </w:t>
          </w:r>
          <w:r w:rsidR="00F65FE3">
            <w:t xml:space="preserve">be </w:t>
          </w:r>
          <w:r w:rsidR="008B1FA3">
            <w:t xml:space="preserve">implemented </w:t>
          </w:r>
          <w:r w:rsidR="00F65FE3">
            <w:t>as part of a PEST/PEST++ workflow, in which PLPROC parameterizes a model</w:t>
          </w:r>
          <w:r w:rsidR="008B1FA3">
            <w:t xml:space="preserve"> that is undergoing history-matching under the control of PEST or PEST++.</w:t>
          </w:r>
          <w:r w:rsidR="00F65FE3">
            <w:t xml:space="preserve"> </w:t>
          </w:r>
          <w:r w:rsidR="00951380">
            <w:t xml:space="preserve">Although the workflow </w:t>
          </w:r>
          <w:r w:rsidR="008B1FA3">
            <w:t xml:space="preserve">described </w:t>
          </w:r>
          <w:r w:rsidR="00951380">
            <w:t>here</w:t>
          </w:r>
          <w:r w:rsidR="008B1FA3">
            <w:t>in</w:t>
          </w:r>
          <w:r w:rsidR="00951380">
            <w:t xml:space="preserve"> is specific to MODFLOW 6, the concepts</w:t>
          </w:r>
          <w:r w:rsidR="008B1FA3">
            <w:t xml:space="preserve"> that it demonstrates</w:t>
          </w:r>
          <w:r w:rsidR="00951380">
            <w:t xml:space="preserve"> can be easily adapted to other </w:t>
          </w:r>
          <w:r w:rsidR="00261DFF">
            <w:t xml:space="preserve">models </w:t>
          </w:r>
          <w:r w:rsidR="00951380">
            <w:t>and/or file structures. It is assumed that the reader is familiar with MODFLOW 6 file structures.</w:t>
          </w:r>
          <w:r w:rsidR="008B1FA3">
            <w:t xml:space="preserve"> </w:t>
          </w:r>
        </w:p>
        <w:p w14:paraId="7EFE1B03" w14:textId="066D5C7A" w:rsidR="00897BBF" w:rsidRDefault="00897BBF" w:rsidP="00FC4EC7">
          <w:r w:rsidRPr="00897BBF">
            <w:t xml:space="preserve">Several folders are provided. These are tutorial checkpoints. Each contains the files that should have been produced by the end of each of the following chapters. Should you encounter any problems, </w:t>
          </w:r>
          <w:r w:rsidR="006440C4">
            <w:t>they</w:t>
          </w:r>
          <w:r w:rsidRPr="00897BBF">
            <w:t xml:space="preserve"> may be useful in troubleshooting. They also allow you to jump into the tutorial at any stage. However, it is recommended that you at least read through those parts of the tutorial that you do not complete.</w:t>
          </w:r>
        </w:p>
        <w:p w14:paraId="271A3795" w14:textId="1288EDED" w:rsidR="00970431" w:rsidRDefault="00970431" w:rsidP="00970431">
          <w:pPr>
            <w:pStyle w:val="Heading2"/>
          </w:pPr>
          <w:bookmarkStart w:id="6" w:name="_Toc61873551"/>
          <w:r>
            <w:t>The Groundwater Model</w:t>
          </w:r>
          <w:bookmarkEnd w:id="6"/>
        </w:p>
        <w:p w14:paraId="6146E346" w14:textId="47C21012" w:rsidR="005D6697" w:rsidRDefault="00226CEC" w:rsidP="00F65FE3">
          <w:r>
            <w:t>Relevant model files are provided in the tutorial folder. These include the MODFLOW 6 binary discretisation file (</w:t>
          </w:r>
          <w:r>
            <w:rPr>
              <w:i/>
              <w:iCs/>
            </w:rPr>
            <w:t>model.disv.grb</w:t>
          </w:r>
          <w:r>
            <w:t>) which contains complete geometric specifications of the MODFLOW 6 model grid</w:t>
          </w:r>
          <w:r w:rsidR="00C869CA">
            <w:t>; see documentation of MODFLOW 6 for full details.</w:t>
          </w:r>
          <w:r>
            <w:t xml:space="preserve"> </w:t>
          </w:r>
          <w:r w:rsidR="00951380">
            <w:t>PLPROC</w:t>
          </w:r>
          <w:r w:rsidR="00C869CA">
            <w:t xml:space="preserve">, as well as utilities such as </w:t>
          </w:r>
          <w:r w:rsidR="00951380">
            <w:t>MF62</w:t>
          </w:r>
          <w:r w:rsidR="00720037">
            <w:t>GIS</w:t>
          </w:r>
          <w:r w:rsidR="00C869CA">
            <w:t xml:space="preserve"> from the PEST Groundwater Utilities Suite</w:t>
          </w:r>
          <w:r w:rsidR="00951380">
            <w:t xml:space="preserve"> can read this file</w:t>
          </w:r>
          <w:r w:rsidR="00970431">
            <w:t xml:space="preserve"> to obtain information on the geometry of the model</w:t>
          </w:r>
          <w:r w:rsidR="00951380">
            <w:t xml:space="preserve">. </w:t>
          </w:r>
          <w:r w:rsidR="005D6697">
            <w:t>A plan view of the model grid is</w:t>
          </w:r>
          <w:r w:rsidR="00970431">
            <w:t xml:space="preserve"> displayed in </w:t>
          </w:r>
          <w:r w:rsidR="00970431">
            <w:fldChar w:fldCharType="begin"/>
          </w:r>
          <w:r w:rsidR="00970431">
            <w:instrText xml:space="preserve"> REF _Ref56760360 \h </w:instrText>
          </w:r>
          <w:r w:rsidR="00970431">
            <w:fldChar w:fldCharType="separate"/>
          </w:r>
          <w:r w:rsidR="00A22E1C">
            <w:t xml:space="preserve">Figure </w:t>
          </w:r>
          <w:r w:rsidR="00A22E1C">
            <w:rPr>
              <w:noProof/>
            </w:rPr>
            <w:t>1</w:t>
          </w:r>
          <w:r w:rsidR="00970431">
            <w:fldChar w:fldCharType="end"/>
          </w:r>
          <w:r w:rsidR="00F65FE3">
            <w:t>.</w:t>
          </w:r>
          <w:r w:rsidR="00720037">
            <w:t xml:space="preserve"> </w:t>
          </w:r>
        </w:p>
        <w:p w14:paraId="5DA679D5" w14:textId="076DBAB7" w:rsidR="002E5515" w:rsidRDefault="005D6697" w:rsidP="00F65FE3">
          <w:r>
            <w:t xml:space="preserve">Streams </w:t>
          </w:r>
          <w:r w:rsidR="00C869CA">
            <w:t xml:space="preserve">that transect </w:t>
          </w:r>
          <w:r>
            <w:t xml:space="preserve">the </w:t>
          </w:r>
          <w:r w:rsidR="00C869CA">
            <w:t>model domain</w:t>
          </w:r>
          <w:r>
            <w:t xml:space="preserve"> are represented </w:t>
          </w:r>
          <w:r w:rsidR="00C869CA">
            <w:t xml:space="preserve">using </w:t>
          </w:r>
          <w:r>
            <w:t>MODLFOW</w:t>
          </w:r>
          <w:r w:rsidR="00C869CA">
            <w:t xml:space="preserve"> drain (</w:t>
          </w:r>
          <w:proofErr w:type="gramStart"/>
          <w:r w:rsidR="00C869CA">
            <w:t>i.e.</w:t>
          </w:r>
          <w:proofErr w:type="gramEnd"/>
          <w:r w:rsidR="00C869CA">
            <w:t xml:space="preserve"> DRN) boundary conditions</w:t>
          </w:r>
          <w:r>
            <w:t xml:space="preserve">. </w:t>
          </w:r>
          <w:r w:rsidR="00720037">
            <w:t xml:space="preserve">The current tutorial </w:t>
          </w:r>
          <w:r w:rsidR="00B1289E">
            <w:t>demonstrates</w:t>
          </w:r>
          <w:r w:rsidR="00720037">
            <w:t xml:space="preserve"> </w:t>
          </w:r>
          <w:r w:rsidR="00B91611">
            <w:t xml:space="preserve">several methods for </w:t>
          </w:r>
          <w:r w:rsidR="00720037">
            <w:t>parameterizing</w:t>
          </w:r>
          <w:r w:rsidR="00BC170F">
            <w:t xml:space="preserve"> </w:t>
          </w:r>
          <w:r w:rsidR="00720037">
            <w:t xml:space="preserve">the </w:t>
          </w:r>
          <w:r>
            <w:t>conductance</w:t>
          </w:r>
          <w:r w:rsidR="00C869CA">
            <w:t>s</w:t>
          </w:r>
          <w:r>
            <w:t xml:space="preserve"> </w:t>
          </w:r>
          <w:r w:rsidR="00B91611">
            <w:t xml:space="preserve">of </w:t>
          </w:r>
          <w:r w:rsidR="00BC170F">
            <w:t>drain</w:t>
          </w:r>
          <w:r>
            <w:t xml:space="preserve"> cells.</w:t>
          </w:r>
          <w:r w:rsidR="002E5515">
            <w:t xml:space="preserve"> PLPROC</w:t>
          </w:r>
          <w:r w:rsidR="00C869CA">
            <w:t xml:space="preserve"> assigns conductance values to DRN boundaries in individual model cells based on those </w:t>
          </w:r>
          <w:r w:rsidR="002E5515">
            <w:t>associated with pilot-points.</w:t>
          </w:r>
        </w:p>
        <w:p w14:paraId="59C4429D" w14:textId="366E4762" w:rsidR="00F65FE3" w:rsidRDefault="00C869CA" w:rsidP="00F65FE3">
          <w:r>
            <w:t xml:space="preserve">In the MODFLOW 6 input dataset that is provided with this tutorial, the </w:t>
          </w:r>
          <w:r w:rsidR="002E5515">
            <w:t xml:space="preserve">external array file </w:t>
          </w:r>
          <w:r w:rsidR="002E5515" w:rsidRPr="002E5515">
            <w:rPr>
              <w:i/>
              <w:iCs/>
            </w:rPr>
            <w:t>model.drn_stress_period_data_1.txt</w:t>
          </w:r>
          <w:r w:rsidR="002E5515">
            <w:t>, houses DRN hydraulic properties. Th</w:t>
          </w:r>
          <w:r>
            <w:t>is file  is</w:t>
          </w:r>
          <w:r w:rsidR="002E5515">
            <w:t xml:space="preserve"> read by MODFLOW 6 using its OPEN/CLOSE option. Open </w:t>
          </w:r>
          <w:r>
            <w:t xml:space="preserve">it </w:t>
          </w:r>
          <w:r w:rsidR="002E5515">
            <w:t>in a text editor and take a look.</w:t>
          </w:r>
        </w:p>
        <w:p w14:paraId="3C028814" w14:textId="77777777" w:rsidR="00970431" w:rsidRDefault="00970431" w:rsidP="00970431">
          <w:pPr>
            <w:keepNext/>
            <w:jc w:val="center"/>
          </w:pPr>
          <w:r>
            <w:rPr>
              <w:noProof/>
            </w:rPr>
            <w:drawing>
              <wp:inline distT="0" distB="0" distL="0" distR="0" wp14:anchorId="3CA46F0B" wp14:editId="5C4A3DA4">
                <wp:extent cx="4680000" cy="2773312"/>
                <wp:effectExtent l="0" t="0" r="6350" b="8255"/>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cture 19"/>
                        <pic:cNvPicPr/>
                      </pic:nvPicPr>
                      <pic:blipFill>
                        <a:blip r:embed="rId24" cstate="print">
                          <a:extLst>
                            <a:ext uri="{28A0092B-C50C-407E-A947-70E740481C1C}">
                              <a14:useLocalDpi xmlns:a14="http://schemas.microsoft.com/office/drawing/2010/main" val="0"/>
                            </a:ext>
                          </a:extLst>
                        </a:blip>
                        <a:srcRect t="20371" b="20371"/>
                        <a:stretch>
                          <a:fillRect/>
                        </a:stretch>
                      </pic:blipFill>
                      <pic:spPr bwMode="auto">
                        <a:xfrm>
                          <a:off x="0" y="0"/>
                          <a:ext cx="4680000" cy="2773312"/>
                        </a:xfrm>
                        <a:prstGeom prst="rect">
                          <a:avLst/>
                        </a:prstGeom>
                        <a:ln>
                          <a:noFill/>
                        </a:ln>
                        <a:extLst>
                          <a:ext uri="{53640926-AAD7-44D8-BBD7-CCE9431645EC}">
                            <a14:shadowObscured xmlns:a14="http://schemas.microsoft.com/office/drawing/2010/main"/>
                          </a:ext>
                        </a:extLst>
                      </pic:spPr>
                    </pic:pic>
                  </a:graphicData>
                </a:graphic>
              </wp:inline>
            </w:drawing>
          </w:r>
        </w:p>
        <w:p w14:paraId="56A1B0AE" w14:textId="2E49C122" w:rsidR="00970431" w:rsidRDefault="00970431" w:rsidP="00970431">
          <w:pPr>
            <w:pStyle w:val="Caption"/>
          </w:pPr>
          <w:bookmarkStart w:id="7" w:name="_Ref56760360"/>
          <w:r>
            <w:t xml:space="preserve">Figure </w:t>
          </w:r>
          <w:r w:rsidR="003F24A1">
            <w:fldChar w:fldCharType="begin"/>
          </w:r>
          <w:r w:rsidR="003F24A1">
            <w:instrText xml:space="preserve"> SEQ Figure \* ARABIC </w:instrText>
          </w:r>
          <w:r w:rsidR="003F24A1">
            <w:fldChar w:fldCharType="separate"/>
          </w:r>
          <w:r w:rsidR="00A22E1C">
            <w:rPr>
              <w:noProof/>
            </w:rPr>
            <w:t>1</w:t>
          </w:r>
          <w:r w:rsidR="003F24A1">
            <w:rPr>
              <w:noProof/>
            </w:rPr>
            <w:fldChar w:fldCharType="end"/>
          </w:r>
          <w:bookmarkEnd w:id="7"/>
          <w:r>
            <w:t xml:space="preserve"> </w:t>
          </w:r>
          <w:r w:rsidR="005D6697">
            <w:t>Plan</w:t>
          </w:r>
          <w:r>
            <w:t xml:space="preserve"> view of the model grid</w:t>
          </w:r>
          <w:r w:rsidR="005D6697">
            <w:t>.</w:t>
          </w:r>
          <w:r w:rsidR="00B1289E">
            <w:t xml:space="preserve"> The grid is refined along the stream network, as well as along the right-hand </w:t>
          </w:r>
          <w:r w:rsidR="00691AC7">
            <w:t xml:space="preserve">model </w:t>
          </w:r>
          <w:r w:rsidR="00B1289E">
            <w:t>boundary.</w:t>
          </w:r>
        </w:p>
        <w:p w14:paraId="18E27643" w14:textId="69CEC625" w:rsidR="00970431" w:rsidRPr="00ED256B" w:rsidRDefault="00FE0838" w:rsidP="00B91AA3">
          <w:pPr>
            <w:rPr>
              <w:bCs/>
              <w:iCs/>
            </w:rPr>
          </w:pPr>
          <w:r w:rsidRPr="00B91AA3">
            <w:rPr>
              <w:b/>
              <w:bCs/>
              <w:i/>
              <w:iCs/>
            </w:rPr>
            <w:lastRenderedPageBreak/>
            <w:t>A note on the MODFLOW</w:t>
          </w:r>
          <w:r w:rsidR="00970431" w:rsidRPr="00B91AA3">
            <w:rPr>
              <w:b/>
              <w:bCs/>
              <w:i/>
              <w:iCs/>
            </w:rPr>
            <w:t xml:space="preserve"> OPEN/CLOSE File Protocol</w:t>
          </w:r>
        </w:p>
        <w:p w14:paraId="2936B16C" w14:textId="3DC0AC2F" w:rsidR="00217C5A" w:rsidRDefault="00FE0838" w:rsidP="00970431">
          <w:r>
            <w:t xml:space="preserve">MODFLOW provides the option to </w:t>
          </w:r>
          <w:r w:rsidR="00691AC7">
            <w:t xml:space="preserve">store lists or </w:t>
          </w:r>
          <w:r>
            <w:t>arrays</w:t>
          </w:r>
          <w:r w:rsidR="00691AC7">
            <w:t xml:space="preserve"> of model input data</w:t>
          </w:r>
          <w:r>
            <w:t xml:space="preserve"> in external files. This provides several benefits, </w:t>
          </w:r>
          <w:r w:rsidR="00DC4A1A">
            <w:t>including the following.</w:t>
          </w:r>
        </w:p>
        <w:p w14:paraId="24EF18EE" w14:textId="239A6BEE" w:rsidR="00FE0838" w:rsidRDefault="00217C5A" w:rsidP="00217C5A">
          <w:pPr>
            <w:pStyle w:val="ListParagraph"/>
            <w:numPr>
              <w:ilvl w:val="0"/>
              <w:numId w:val="47"/>
            </w:numPr>
          </w:pPr>
          <w:r>
            <w:t>External software such as PPROC can easily</w:t>
          </w:r>
          <w:r w:rsidR="00691AC7">
            <w:t xml:space="preserve"> replace or modify an array or list that is </w:t>
          </w:r>
          <w:r>
            <w:t xml:space="preserve">stored in such a file. </w:t>
          </w:r>
        </w:p>
        <w:p w14:paraId="3725CDD6" w14:textId="762B4FAA" w:rsidR="00217C5A" w:rsidRDefault="00217C5A" w:rsidP="00217C5A">
          <w:pPr>
            <w:pStyle w:val="ListParagraph"/>
            <w:numPr>
              <w:ilvl w:val="0"/>
              <w:numId w:val="47"/>
            </w:numPr>
          </w:pPr>
          <w:r>
            <w:t xml:space="preserve">The same file can be </w:t>
          </w:r>
          <w:r w:rsidR="00691AC7">
            <w:t>re</w:t>
          </w:r>
          <w:r>
            <w:t>used to inform multiple layers</w:t>
          </w:r>
          <w:r w:rsidR="00691AC7">
            <w:t xml:space="preserve"> or stress periods</w:t>
          </w:r>
          <w:r>
            <w:t xml:space="preserve"> in </w:t>
          </w:r>
          <w:r w:rsidR="00DC4A1A">
            <w:t xml:space="preserve">the same </w:t>
          </w:r>
          <w:r>
            <w:t>model.</w:t>
          </w:r>
        </w:p>
        <w:p w14:paraId="7DCB8DD9" w14:textId="6197FDFA" w:rsidR="00970431" w:rsidRDefault="00217C5A" w:rsidP="00970431">
          <w:r>
            <w:t xml:space="preserve">When creating </w:t>
          </w:r>
          <w:r w:rsidR="00691AC7">
            <w:t>text</w:t>
          </w:r>
          <w:r>
            <w:t xml:space="preserve"> files</w:t>
          </w:r>
          <w:r w:rsidR="00691AC7">
            <w:t xml:space="preserve"> that will be read</w:t>
          </w:r>
          <w:r>
            <w:t xml:space="preserve"> using MODFLOW’s OPEN/CLOSE protocol, </w:t>
          </w:r>
          <w:r w:rsidR="00DC4A1A">
            <w:t>note the following.</w:t>
          </w:r>
        </w:p>
        <w:p w14:paraId="050DC7B5" w14:textId="01675FB2" w:rsidR="00970431" w:rsidRDefault="00DC4A1A" w:rsidP="00EA56A9">
          <w:pPr>
            <w:pStyle w:val="ListParagraph"/>
            <w:numPr>
              <w:ilvl w:val="0"/>
              <w:numId w:val="46"/>
            </w:numPr>
            <w:spacing w:before="0"/>
          </w:pPr>
          <w:r>
            <w:t xml:space="preserve">Inform MODFLOW 6 that it should read these </w:t>
          </w:r>
          <w:r w:rsidR="00970431">
            <w:t xml:space="preserve">external </w:t>
          </w:r>
          <w:r w:rsidR="00691AC7">
            <w:t xml:space="preserve">lists or arrays </w:t>
          </w:r>
          <w:r>
            <w:t>using the</w:t>
          </w:r>
          <w:r w:rsidR="00970431">
            <w:t xml:space="preserve"> (FREE) protocol</w:t>
          </w:r>
          <w:r>
            <w:t>. The reading of numbers then requires only that they be separated from each other by white space (including a</w:t>
          </w:r>
          <w:r w:rsidR="00691AC7">
            <w:t xml:space="preserve"> tab or</w:t>
          </w:r>
          <w:r>
            <w:t xml:space="preserve"> new line)</w:t>
          </w:r>
          <w:r w:rsidR="00EA56A9">
            <w:t xml:space="preserve">; they </w:t>
          </w:r>
          <w:r w:rsidR="00217C5A">
            <w:t xml:space="preserve">are not required to occupy fixed </w:t>
          </w:r>
          <w:r w:rsidR="00EA56A9">
            <w:t xml:space="preserve">positions on </w:t>
          </w:r>
          <w:r w:rsidR="00217C5A">
            <w:t xml:space="preserve">a line. </w:t>
          </w:r>
          <w:r w:rsidR="00EA56A9">
            <w:t>However</w:t>
          </w:r>
          <w:r w:rsidR="00217C5A">
            <w:t xml:space="preserve">, </w:t>
          </w:r>
          <w:r w:rsidR="00691AC7">
            <w:t xml:space="preserve">array </w:t>
          </w:r>
          <w:r w:rsidR="00217C5A">
            <w:t xml:space="preserve">values must be </w:t>
          </w:r>
          <w:r w:rsidR="00691AC7">
            <w:t xml:space="preserve">provided </w:t>
          </w:r>
          <w:r w:rsidR="00EA56A9">
            <w:t>in order of increasing cell index</w:t>
          </w:r>
          <w:r w:rsidR="00217C5A">
            <w:t>.</w:t>
          </w:r>
        </w:p>
        <w:p w14:paraId="67C6A895" w14:textId="513190D3" w:rsidR="00A11904" w:rsidRDefault="00691AC7" w:rsidP="00A11904">
          <w:pPr>
            <w:pStyle w:val="ListParagraph"/>
            <w:numPr>
              <w:ilvl w:val="0"/>
              <w:numId w:val="46"/>
            </w:numPr>
            <w:spacing w:before="0"/>
          </w:pPr>
          <w:r>
            <w:t xml:space="preserve">When providing </w:t>
          </w:r>
          <w:proofErr w:type="gramStart"/>
          <w:r>
            <w:t>two or three dimensional</w:t>
          </w:r>
          <w:proofErr w:type="gramEnd"/>
          <w:r>
            <w:t xml:space="preserve"> arrays in an external file, </w:t>
          </w:r>
          <w:r w:rsidR="00EA56A9">
            <w:t>numbers</w:t>
          </w:r>
          <w:r>
            <w:t xml:space="preserve"> comprising these arrays can be supplied</w:t>
          </w:r>
          <w:r w:rsidR="00970431">
            <w:t xml:space="preserve"> one to a line. This</w:t>
          </w:r>
          <w:r w:rsidR="00EA56A9">
            <w:t xml:space="preserve"> practice is</w:t>
          </w:r>
          <w:r w:rsidR="00970431">
            <w:t xml:space="preserve"> “safe”, </w:t>
          </w:r>
          <w:r w:rsidR="00EA56A9">
            <w:t xml:space="preserve"> as</w:t>
          </w:r>
          <w:r w:rsidR="00970431">
            <w:t xml:space="preserve"> it can be used for </w:t>
          </w:r>
          <w:r w:rsidR="00217C5A">
            <w:t xml:space="preserve">both </w:t>
          </w:r>
          <w:r w:rsidR="00970431">
            <w:t>structured and unstructured grids.</w:t>
          </w:r>
        </w:p>
        <w:p w14:paraId="5B8A49C1" w14:textId="758DCEC8" w:rsidR="002E5515" w:rsidRPr="00E7683F" w:rsidRDefault="002E5515" w:rsidP="002E5515">
          <w:pPr>
            <w:spacing w:before="0"/>
          </w:pPr>
          <w:r>
            <w:t xml:space="preserve">That being said, the methods </w:t>
          </w:r>
          <w:r w:rsidR="006440C4">
            <w:t xml:space="preserve">described in this tutorial </w:t>
          </w:r>
          <w:r>
            <w:t xml:space="preserve">do not depend on data being supplied in an external file. </w:t>
          </w:r>
          <w:r w:rsidRPr="002E5515">
            <w:t>PLPROC can read, manipulate, and alter data lists even in a standard MODFLOW package input file</w:t>
          </w:r>
          <w:r>
            <w:t xml:space="preserve"> (s</w:t>
          </w:r>
          <w:r w:rsidRPr="002E5515">
            <w:t>ee pertinent PLPROC functions</w:t>
          </w:r>
          <w:r>
            <w:t>)</w:t>
          </w:r>
          <w:r w:rsidRPr="002E5515">
            <w:t>.</w:t>
          </w:r>
          <w:r>
            <w:t xml:space="preserve"> </w:t>
          </w:r>
          <w:r w:rsidR="00BC170F">
            <w:t>However, f</w:t>
          </w:r>
          <w:r>
            <w:t xml:space="preserve">or simplicity and coherency with other GMDSI tutorials, the external file method is </w:t>
          </w:r>
          <w:r w:rsidR="00CF773D">
            <w:t xml:space="preserve">employed </w:t>
          </w:r>
          <w:r>
            <w:t>here.</w:t>
          </w:r>
        </w:p>
        <w:p w14:paraId="75A54C69" w14:textId="6D88D770" w:rsidR="00F65FE3" w:rsidRDefault="00F65FE3" w:rsidP="00F65FE3">
          <w:pPr>
            <w:pStyle w:val="Heading2"/>
          </w:pPr>
          <w:bookmarkStart w:id="8" w:name="_Ref56701639"/>
          <w:bookmarkStart w:id="9" w:name="_Ref60224776"/>
          <w:bookmarkStart w:id="10" w:name="_Ref60224784"/>
          <w:bookmarkStart w:id="11" w:name="_Ref60224792"/>
          <w:bookmarkStart w:id="12" w:name="_Toc61873552"/>
          <w:r>
            <w:t xml:space="preserve">Viewing the </w:t>
          </w:r>
          <w:bookmarkEnd w:id="8"/>
          <w:r w:rsidR="000C5147">
            <w:t>Model</w:t>
          </w:r>
          <w:bookmarkEnd w:id="9"/>
          <w:bookmarkEnd w:id="10"/>
          <w:bookmarkEnd w:id="11"/>
          <w:bookmarkEnd w:id="12"/>
        </w:p>
        <w:p w14:paraId="14347DC2" w14:textId="5E61C518" w:rsidR="003064A4" w:rsidRDefault="003064A4" w:rsidP="003064A4">
          <w:r>
            <w:t>Visualizing the model is not</w:t>
          </w:r>
          <w:r w:rsidR="00EA56A9">
            <w:t xml:space="preserve"> a </w:t>
          </w:r>
          <w:r w:rsidR="00B91AA3">
            <w:t>requirement</w:t>
          </w:r>
          <w:r>
            <w:t xml:space="preserve"> for completion of this tutorial. However, it will allow you to see the effect </w:t>
          </w:r>
          <w:r w:rsidR="00217C5A">
            <w:t xml:space="preserve">of </w:t>
          </w:r>
          <w:r>
            <w:t>what you are doing</w:t>
          </w:r>
          <w:r w:rsidR="00CF773D">
            <w:t xml:space="preserve"> (and is a little less boring than simply manipulating numbers)</w:t>
          </w:r>
          <w:r>
            <w:t>.</w:t>
          </w:r>
          <w:r w:rsidR="0053556C">
            <w:t xml:space="preserve"> </w:t>
          </w:r>
          <w:r w:rsidRPr="003064A4">
            <w:t xml:space="preserve">We will use the </w:t>
          </w:r>
          <w:r>
            <w:t>MF62</w:t>
          </w:r>
          <w:r w:rsidR="00452181">
            <w:t>GIS</w:t>
          </w:r>
          <w:r w:rsidRPr="003064A4">
            <w:t xml:space="preserve"> utility from the PEST Groundwater Utilities Suite to write </w:t>
          </w:r>
          <w:r w:rsidR="00452181">
            <w:t>MI</w:t>
          </w:r>
          <w:r w:rsidR="00CF773D">
            <w:t>F</w:t>
          </w:r>
          <w:r w:rsidR="00452181">
            <w:t>/</w:t>
          </w:r>
          <w:r w:rsidR="00CF773D">
            <w:t xml:space="preserve">MID </w:t>
          </w:r>
          <w:r w:rsidR="00452181">
            <w:t>files of the model grid. These can be</w:t>
          </w:r>
          <w:r w:rsidR="00CF773D">
            <w:t xml:space="preserve"> read by</w:t>
          </w:r>
          <w:r w:rsidR="00452181">
            <w:t xml:space="preserve"> most GIS software (</w:t>
          </w:r>
          <w:r w:rsidR="00CF773D">
            <w:t>including</w:t>
          </w:r>
          <w:r w:rsidR="00452181">
            <w:t xml:space="preserve"> QGIS </w:t>
          </w:r>
          <w:r w:rsidR="00CF773D">
            <w:t xml:space="preserve">and </w:t>
          </w:r>
          <w:r w:rsidR="00452181">
            <w:t>SURFER)</w:t>
          </w:r>
          <w:r w:rsidRPr="003064A4">
            <w:t>.</w:t>
          </w:r>
          <w:r>
            <w:t xml:space="preserve"> </w:t>
          </w:r>
          <w:r w:rsidR="006440C4">
            <w:t xml:space="preserve">The GMDSI </w:t>
          </w:r>
          <w:hyperlink r:id="rId25" w:history="1">
            <w:r w:rsidR="006440C4" w:rsidRPr="003F4DF6">
              <w:rPr>
                <w:rStyle w:val="Hyperlink"/>
              </w:rPr>
              <w:t xml:space="preserve">Model Visualisation </w:t>
            </w:r>
            <w:r w:rsidR="006440C4">
              <w:rPr>
                <w:rStyle w:val="Hyperlink"/>
              </w:rPr>
              <w:t>a</w:t>
            </w:r>
            <w:r w:rsidR="006440C4" w:rsidRPr="003F4DF6">
              <w:rPr>
                <w:rStyle w:val="Hyperlink"/>
              </w:rPr>
              <w:t>nd Display</w:t>
            </w:r>
          </w:hyperlink>
          <w:r w:rsidR="006440C4">
            <w:t xml:space="preserve"> tutorial </w:t>
          </w:r>
          <w:r>
            <w:t>demonstrate</w:t>
          </w:r>
          <w:r w:rsidR="006440C4">
            <w:t>s</w:t>
          </w:r>
          <w:r>
            <w:t xml:space="preserve"> </w:t>
          </w:r>
          <w:r w:rsidR="00EA56A9">
            <w:t>further use of this and other visualization-support utilities</w:t>
          </w:r>
          <w:r>
            <w:t>.</w:t>
          </w:r>
          <w:r w:rsidR="00DE681D">
            <w:t xml:space="preserve"> If you are comfortable using Python, similar functionality is available </w:t>
          </w:r>
          <w:r w:rsidR="00CF773D">
            <w:t xml:space="preserve">through </w:t>
          </w:r>
          <w:r w:rsidR="00DE681D">
            <w:t>Flopy.</w:t>
          </w:r>
          <w:r w:rsidR="006440C4" w:rsidRPr="006440C4">
            <w:t xml:space="preserve"> </w:t>
          </w:r>
        </w:p>
        <w:p w14:paraId="4E2110BC" w14:textId="02598F2B" w:rsidR="00DE681D" w:rsidRDefault="00CF773D" w:rsidP="003064A4">
          <w:r>
            <w:t>As stated above, specifications of model DRN boundary conditions are</w:t>
          </w:r>
          <w:r w:rsidR="00DE681D">
            <w:t xml:space="preserve"> stored in </w:t>
          </w:r>
          <w:r>
            <w:t xml:space="preserve">a </w:t>
          </w:r>
          <w:r w:rsidR="00DE681D">
            <w:t xml:space="preserve">file named </w:t>
          </w:r>
          <w:r w:rsidR="00DE681D" w:rsidRPr="002E5515">
            <w:rPr>
              <w:i/>
              <w:iCs/>
            </w:rPr>
            <w:t>model.drn_stress_period_data_1.txt</w:t>
          </w:r>
          <w:r w:rsidR="006440C4">
            <w:rPr>
              <w:i/>
              <w:iCs/>
            </w:rPr>
            <w:t xml:space="preserve"> </w:t>
          </w:r>
          <w:r w:rsidR="006440C4">
            <w:t>(provided in the tutorial folder)</w:t>
          </w:r>
          <w:r w:rsidR="00DE681D">
            <w:t>.</w:t>
          </w:r>
          <w:r w:rsidR="00B22D0A">
            <w:t xml:space="preserve"> This file is read by MODFLOW using </w:t>
          </w:r>
          <w:r>
            <w:t xml:space="preserve">its </w:t>
          </w:r>
          <w:r w:rsidR="00B22D0A">
            <w:t>OPEN/CLOSE protocol. However, t</w:t>
          </w:r>
          <w:r w:rsidR="00DE681D">
            <w:t>he MF62GIS utility expects a slightly different file structure. We need to add column headers</w:t>
          </w:r>
          <w:r w:rsidR="00B22D0A">
            <w:t xml:space="preserve">, </w:t>
          </w:r>
          <w:r w:rsidR="00DE681D">
            <w:t xml:space="preserve">remove the layer number </w:t>
          </w:r>
          <w:r w:rsidR="00A5581B">
            <w:t>column,</w:t>
          </w:r>
          <w:r w:rsidR="00B22D0A">
            <w:t xml:space="preserve"> and ensure all columns are</w:t>
          </w:r>
          <w:r w:rsidR="0053556C">
            <w:t xml:space="preserve"> integers or real numbers</w:t>
          </w:r>
          <w:r w:rsidR="00DE681D">
            <w:t>.</w:t>
          </w:r>
        </w:p>
        <w:p w14:paraId="5E83DC89" w14:textId="420A98E9" w:rsidR="00DE681D" w:rsidRDefault="00DE681D" w:rsidP="00DE681D">
          <w:pPr>
            <w:pStyle w:val="steps"/>
          </w:pPr>
          <w:r>
            <w:t xml:space="preserve">Make a copy of </w:t>
          </w:r>
          <w:r w:rsidRPr="002E5515">
            <w:rPr>
              <w:i/>
              <w:iCs/>
            </w:rPr>
            <w:t>model.drn_stress_period_data_1.txt</w:t>
          </w:r>
          <w:r>
            <w:rPr>
              <w:i/>
              <w:iCs/>
            </w:rPr>
            <w:t xml:space="preserve">. </w:t>
          </w:r>
          <w:r>
            <w:t xml:space="preserve">Name it </w:t>
          </w:r>
          <w:r>
            <w:rPr>
              <w:i/>
              <w:iCs/>
            </w:rPr>
            <w:t>drains.dat</w:t>
          </w:r>
          <w:r>
            <w:t xml:space="preserve">. </w:t>
          </w:r>
        </w:p>
        <w:p w14:paraId="75790B94" w14:textId="40D60D75" w:rsidR="00DE681D" w:rsidRDefault="00DE681D" w:rsidP="00DE681D">
          <w:pPr>
            <w:pStyle w:val="steps"/>
          </w:pPr>
          <w:r>
            <w:t xml:space="preserve">Open </w:t>
          </w:r>
          <w:r>
            <w:rPr>
              <w:i/>
              <w:iCs/>
            </w:rPr>
            <w:t>drains.dat</w:t>
          </w:r>
          <w:r>
            <w:t xml:space="preserve"> in a text editor or spreadsheet software. Delete the first column. Then, insert a line at the top of the file and provide column headers for each of the remaining columns. Name the columns: </w:t>
          </w:r>
          <w:proofErr w:type="spellStart"/>
          <w:r w:rsidRPr="00DE681D">
            <w:rPr>
              <w:i/>
              <w:iCs/>
            </w:rPr>
            <w:t>icpl</w:t>
          </w:r>
          <w:proofErr w:type="spellEnd"/>
          <w:r>
            <w:t xml:space="preserve">, </w:t>
          </w:r>
          <w:r w:rsidRPr="00DE681D">
            <w:rPr>
              <w:i/>
              <w:iCs/>
            </w:rPr>
            <w:t>elevation</w:t>
          </w:r>
          <w:r>
            <w:t xml:space="preserve">, </w:t>
          </w:r>
          <w:r w:rsidR="00A5581B" w:rsidRPr="00DE681D">
            <w:rPr>
              <w:i/>
              <w:iCs/>
            </w:rPr>
            <w:t>conductance,</w:t>
          </w:r>
          <w:r>
            <w:t xml:space="preserve"> and </w:t>
          </w:r>
          <w:r w:rsidRPr="00DE681D">
            <w:rPr>
              <w:i/>
              <w:iCs/>
            </w:rPr>
            <w:t>reach</w:t>
          </w:r>
          <w:r>
            <w:t>.</w:t>
          </w:r>
        </w:p>
        <w:p w14:paraId="1554A578" w14:textId="1179CB1D" w:rsidR="002D03E1" w:rsidRDefault="00DE681D" w:rsidP="00DE681D">
          <w:pPr>
            <w:pStyle w:val="steps"/>
          </w:pPr>
          <w:r>
            <w:t xml:space="preserve">Lastly, MF62GIS </w:t>
          </w:r>
          <w:r w:rsidR="002D03E1">
            <w:t xml:space="preserve">requires that all columns contain integers or real numbers. The </w:t>
          </w:r>
          <w:r w:rsidR="002D03E1">
            <w:rPr>
              <w:i/>
              <w:iCs/>
            </w:rPr>
            <w:t>reach</w:t>
          </w:r>
          <w:r w:rsidR="002D03E1">
            <w:t xml:space="preserve"> column currently contains text. Remove the text “stream-“ from all rows. </w:t>
          </w:r>
        </w:p>
        <w:p w14:paraId="02199567" w14:textId="6E001C90" w:rsidR="00DE681D" w:rsidRDefault="002D03E1" w:rsidP="00DE681D">
          <w:pPr>
            <w:pStyle w:val="steps"/>
          </w:pPr>
          <w:r>
            <w:t xml:space="preserve">The first few rows of </w:t>
          </w:r>
          <w:r>
            <w:rPr>
              <w:i/>
              <w:iCs/>
            </w:rPr>
            <w:t>drains.dat</w:t>
          </w:r>
          <w:r>
            <w:t xml:space="preserve"> should now look like this:</w:t>
          </w:r>
        </w:p>
        <w:tbl>
          <w:tblPr>
            <w:tblStyle w:val="TableGrid"/>
            <w:tblW w:w="0" w:type="auto"/>
            <w:tblLook w:val="04A0" w:firstRow="1" w:lastRow="0" w:firstColumn="1" w:lastColumn="0" w:noHBand="0" w:noVBand="1"/>
          </w:tblPr>
          <w:tblGrid>
            <w:gridCol w:w="9736"/>
          </w:tblGrid>
          <w:tr w:rsidR="002D03E1" w14:paraId="6625E903" w14:textId="77777777" w:rsidTr="002D03E1">
            <w:tc>
              <w:tcPr>
                <w:tcW w:w="9736" w:type="dxa"/>
              </w:tcPr>
              <w:p w14:paraId="6BA4D168" w14:textId="77777777" w:rsidR="002D03E1" w:rsidRDefault="002D03E1" w:rsidP="002D03E1">
                <w:pPr>
                  <w:pStyle w:val="commandlinetext"/>
                </w:pPr>
                <w:proofErr w:type="spellStart"/>
                <w:r>
                  <w:t>icpl</w:t>
                </w:r>
                <w:proofErr w:type="spellEnd"/>
                <w:r>
                  <w:t xml:space="preserve">     elevation      conductance     reach</w:t>
                </w:r>
              </w:p>
              <w:p w14:paraId="2D02781F" w14:textId="77777777" w:rsidR="002D03E1" w:rsidRDefault="002D03E1" w:rsidP="002D03E1">
                <w:pPr>
                  <w:pStyle w:val="commandlinetext"/>
                </w:pPr>
                <w:r>
                  <w:t>2830     140.94892883    1000.00000000  1</w:t>
                </w:r>
              </w:p>
              <w:p w14:paraId="52C7021F" w14:textId="77777777" w:rsidR="002D03E1" w:rsidRDefault="002D03E1" w:rsidP="002D03E1">
                <w:pPr>
                  <w:pStyle w:val="commandlinetext"/>
                </w:pPr>
                <w:r>
                  <w:t>2842     139.41760254    1000.00000000  1</w:t>
                </w:r>
              </w:p>
              <w:p w14:paraId="37A93654" w14:textId="77777777" w:rsidR="002D03E1" w:rsidRDefault="002D03E1" w:rsidP="002D03E1">
                <w:pPr>
                  <w:pStyle w:val="commandlinetext"/>
                </w:pPr>
                <w:r>
                  <w:t>2843     138.98307800    1000.00000000  1</w:t>
                </w:r>
              </w:p>
              <w:p w14:paraId="4356707B" w14:textId="719610E6" w:rsidR="002D03E1" w:rsidRDefault="002D03E1" w:rsidP="002D03E1">
                <w:pPr>
                  <w:pStyle w:val="commandlinetext"/>
                </w:pPr>
                <w:r>
                  <w:t>2845     139.76692200    1000.00000000  1</w:t>
                </w:r>
              </w:p>
            </w:tc>
          </w:tr>
        </w:tbl>
        <w:p w14:paraId="58324A54" w14:textId="593B4398" w:rsidR="003064A4" w:rsidRPr="00E7683F" w:rsidRDefault="003064A4" w:rsidP="003064A4">
          <w:r>
            <w:lastRenderedPageBreak/>
            <w:t>Run MF62</w:t>
          </w:r>
          <w:r w:rsidR="00452181">
            <w:t>GIS</w:t>
          </w:r>
          <w:r w:rsidR="00EA56A9">
            <w:t>,</w:t>
          </w:r>
          <w:r>
            <w:t xml:space="preserve"> respond</w:t>
          </w:r>
          <w:r w:rsidR="00EA56A9">
            <w:t>ing</w:t>
          </w:r>
          <w:r>
            <w:t xml:space="preserve"> to its prompts as follows. User inputs are indicated in </w:t>
          </w:r>
          <w:r w:rsidRPr="00970431">
            <w:rPr>
              <w:b/>
              <w:bCs/>
              <w:i/>
              <w:iCs/>
            </w:rPr>
            <w:t>bold</w:t>
          </w:r>
          <w:r>
            <w:rPr>
              <w:b/>
              <w:bCs/>
              <w:i/>
              <w:iCs/>
            </w:rPr>
            <w:t xml:space="preserve"> italics</w:t>
          </w:r>
          <w:r>
            <w:t>.</w:t>
          </w:r>
          <w:r w:rsidR="000A6AA3">
            <w:t xml:space="preserve"> Alternatively, simply run the </w:t>
          </w:r>
          <w:r w:rsidR="000A6AA3">
            <w:rPr>
              <w:i/>
              <w:iCs/>
            </w:rPr>
            <w:t>run_mf62</w:t>
          </w:r>
          <w:r w:rsidR="002D03E1">
            <w:rPr>
              <w:i/>
              <w:iCs/>
            </w:rPr>
            <w:t>gis</w:t>
          </w:r>
          <w:r w:rsidR="000A6AA3">
            <w:rPr>
              <w:i/>
              <w:iCs/>
            </w:rPr>
            <w:t xml:space="preserve">.bat </w:t>
          </w:r>
          <w:r w:rsidR="000A6AA3">
            <w:t>batch file provided in the tutorial folder.</w:t>
          </w:r>
        </w:p>
        <w:p w14:paraId="4257EC2D" w14:textId="77777777" w:rsidR="002D03E1" w:rsidRPr="002D03E1" w:rsidRDefault="002D03E1" w:rsidP="003D546C">
          <w:pPr>
            <w:pStyle w:val="commandlinetext"/>
          </w:pPr>
          <w:r w:rsidRPr="002D03E1">
            <w:t>Program MF62GIS writes a BLN file and MIF/MID files for a MODFLOW6 model.</w:t>
          </w:r>
        </w:p>
        <w:p w14:paraId="420C4CC5" w14:textId="77777777" w:rsidR="002D03E1" w:rsidRPr="002D03E1" w:rsidRDefault="002D03E1" w:rsidP="003D546C">
          <w:pPr>
            <w:pStyle w:val="commandlinetext"/>
          </w:pPr>
        </w:p>
        <w:p w14:paraId="6CE9F3E9" w14:textId="77777777" w:rsidR="002D03E1" w:rsidRPr="002D03E1" w:rsidRDefault="002D03E1" w:rsidP="003D546C">
          <w:pPr>
            <w:pStyle w:val="commandlinetext"/>
          </w:pPr>
          <w:r w:rsidRPr="002D03E1">
            <w:t xml:space="preserve"> Enter name of MODFLOW6 binary grid file: </w:t>
          </w:r>
          <w:proofErr w:type="gramStart"/>
          <w:r w:rsidRPr="002D03E1">
            <w:rPr>
              <w:b/>
              <w:bCs/>
            </w:rPr>
            <w:t>model.disv.grb</w:t>
          </w:r>
          <w:proofErr w:type="gramEnd"/>
        </w:p>
        <w:p w14:paraId="1F3D5C9E" w14:textId="0CCE085B" w:rsidR="002D03E1" w:rsidRPr="002D03E1" w:rsidRDefault="002D03E1" w:rsidP="003D546C">
          <w:pPr>
            <w:pStyle w:val="commandlinetext"/>
          </w:pPr>
          <w:r w:rsidRPr="002D03E1">
            <w:t xml:space="preserve"> - file model.disv.grb read ok.</w:t>
          </w:r>
        </w:p>
        <w:p w14:paraId="563A197C" w14:textId="57235383" w:rsidR="002D03E1" w:rsidRPr="002D03E1" w:rsidRDefault="002D03E1" w:rsidP="003D546C">
          <w:pPr>
            <w:pStyle w:val="commandlinetext"/>
          </w:pPr>
          <w:r w:rsidRPr="002D03E1">
            <w:t xml:space="preserve"> Enter layer number of interest: </w:t>
          </w:r>
          <w:proofErr w:type="gramStart"/>
          <w:r w:rsidRPr="002D03E1">
            <w:rPr>
              <w:b/>
              <w:bCs/>
            </w:rPr>
            <w:t>1</w:t>
          </w:r>
          <w:proofErr w:type="gramEnd"/>
        </w:p>
        <w:p w14:paraId="611FB4B1" w14:textId="0F31B89E" w:rsidR="002D03E1" w:rsidRPr="002D03E1" w:rsidRDefault="002D03E1" w:rsidP="003D546C">
          <w:pPr>
            <w:pStyle w:val="commandlinetext"/>
            <w:rPr>
              <w:b/>
              <w:bCs/>
            </w:rPr>
          </w:pPr>
          <w:r w:rsidRPr="002D03E1">
            <w:t xml:space="preserve"> Enter name for BLN file (&lt;Enter&gt; if none):</w:t>
          </w:r>
          <w:r>
            <w:t xml:space="preserve"> </w:t>
          </w:r>
          <w:r>
            <w:rPr>
              <w:b/>
              <w:bCs/>
            </w:rPr>
            <w:t>&lt;enter&gt;</w:t>
          </w:r>
        </w:p>
        <w:p w14:paraId="4A595D5B" w14:textId="37E69CD4" w:rsidR="002D03E1" w:rsidRPr="002D03E1" w:rsidRDefault="002D03E1" w:rsidP="003D546C">
          <w:pPr>
            <w:pStyle w:val="commandlinetext"/>
          </w:pPr>
          <w:r w:rsidRPr="002D03E1">
            <w:t xml:space="preserve"> Enter filename base for MIF/MID files (&lt;Enter&gt; if none): </w:t>
          </w:r>
          <w:proofErr w:type="gramStart"/>
          <w:r w:rsidRPr="002D03E1">
            <w:rPr>
              <w:b/>
              <w:bCs/>
            </w:rPr>
            <w:t>drains</w:t>
          </w:r>
          <w:proofErr w:type="gramEnd"/>
        </w:p>
        <w:p w14:paraId="20AA277A" w14:textId="251B350E" w:rsidR="002D03E1" w:rsidRPr="002D03E1" w:rsidRDefault="002D03E1" w:rsidP="003D546C">
          <w:pPr>
            <w:pStyle w:val="commandlinetext"/>
          </w:pPr>
          <w:r w:rsidRPr="002D03E1">
            <w:t xml:space="preserve"> Enter name of tabular data file (&lt;Enter&gt; if none): </w:t>
          </w:r>
          <w:r w:rsidRPr="002D03E1">
            <w:rPr>
              <w:b/>
              <w:bCs/>
            </w:rPr>
            <w:t>drains.dat</w:t>
          </w:r>
        </w:p>
        <w:p w14:paraId="3AB9369B" w14:textId="77777777" w:rsidR="002D03E1" w:rsidRPr="002D03E1" w:rsidRDefault="002D03E1" w:rsidP="003D546C">
          <w:pPr>
            <w:pStyle w:val="commandlinetext"/>
          </w:pPr>
          <w:r w:rsidRPr="002D03E1">
            <w:t xml:space="preserve"> The following columns have been detected in the table file.</w:t>
          </w:r>
        </w:p>
        <w:p w14:paraId="7515E5F9" w14:textId="1FCF1655" w:rsidR="002D03E1" w:rsidRPr="002D03E1" w:rsidRDefault="002D03E1" w:rsidP="003D546C">
          <w:pPr>
            <w:pStyle w:val="commandlinetext"/>
          </w:pPr>
          <w:r w:rsidRPr="002D03E1">
            <w:t xml:space="preserve"> Indicate whether you would like pertinent data transferred to MIF/MID file.</w:t>
          </w:r>
        </w:p>
        <w:p w14:paraId="662A922D" w14:textId="3C9DE2DF" w:rsidR="002D03E1" w:rsidRDefault="002D03E1" w:rsidP="003D546C">
          <w:pPr>
            <w:pStyle w:val="commandlinetext"/>
          </w:pPr>
          <w:r w:rsidRPr="002D03E1">
            <w:t xml:space="preserve">    Data in column labelled "elevation"?  [y/n]:</w:t>
          </w:r>
          <w:r w:rsidRPr="002D03E1">
            <w:rPr>
              <w:b/>
              <w:bCs/>
            </w:rPr>
            <w:t xml:space="preserve"> n</w:t>
          </w:r>
        </w:p>
        <w:p w14:paraId="10156992" w14:textId="77777777" w:rsidR="002D03E1" w:rsidRPr="002D03E1" w:rsidRDefault="002D03E1" w:rsidP="003D546C">
          <w:pPr>
            <w:pStyle w:val="commandlinetext"/>
          </w:pPr>
        </w:p>
        <w:p w14:paraId="0A36B4FF" w14:textId="77777777" w:rsidR="002D03E1" w:rsidRPr="002D03E1" w:rsidRDefault="002D03E1" w:rsidP="003D546C">
          <w:pPr>
            <w:pStyle w:val="commandlinetext"/>
          </w:pPr>
          <w:r w:rsidRPr="002D03E1">
            <w:t xml:space="preserve">    Data in column labelled "conductance"?  [y/n]: </w:t>
          </w:r>
          <w:r w:rsidRPr="002D03E1">
            <w:rPr>
              <w:b/>
              <w:bCs/>
            </w:rPr>
            <w:t>y</w:t>
          </w:r>
        </w:p>
        <w:p w14:paraId="6FCA5CA5" w14:textId="77777777" w:rsidR="002D03E1" w:rsidRPr="002D03E1" w:rsidRDefault="002D03E1" w:rsidP="003D546C">
          <w:pPr>
            <w:pStyle w:val="commandlinetext"/>
          </w:pPr>
          <w:r w:rsidRPr="002D03E1">
            <w:t xml:space="preserve">    Does column contain integer or real data? [</w:t>
          </w:r>
          <w:proofErr w:type="spellStart"/>
          <w:r w:rsidRPr="002D03E1">
            <w:t>i</w:t>
          </w:r>
          <w:proofErr w:type="spellEnd"/>
          <w:r w:rsidRPr="002D03E1">
            <w:t xml:space="preserve">/r]: </w:t>
          </w:r>
          <w:r w:rsidRPr="002D03E1">
            <w:rPr>
              <w:b/>
              <w:bCs/>
            </w:rPr>
            <w:t>r</w:t>
          </w:r>
        </w:p>
        <w:p w14:paraId="4151271E" w14:textId="77777777" w:rsidR="002D03E1" w:rsidRPr="002D03E1" w:rsidRDefault="002D03E1" w:rsidP="003D546C">
          <w:pPr>
            <w:pStyle w:val="commandlinetext"/>
          </w:pPr>
          <w:r w:rsidRPr="002D03E1">
            <w:t xml:space="preserve">    Enter value for missing data: </w:t>
          </w:r>
          <w:proofErr w:type="gramStart"/>
          <w:r w:rsidRPr="002D03E1">
            <w:rPr>
              <w:b/>
              <w:bCs/>
            </w:rPr>
            <w:t>0</w:t>
          </w:r>
          <w:proofErr w:type="gramEnd"/>
        </w:p>
        <w:p w14:paraId="6156896E" w14:textId="77777777" w:rsidR="002D03E1" w:rsidRPr="002D03E1" w:rsidRDefault="002D03E1" w:rsidP="003D546C">
          <w:pPr>
            <w:pStyle w:val="commandlinetext"/>
          </w:pPr>
          <w:r w:rsidRPr="002D03E1">
            <w:t xml:space="preserve">    Add or replace values for duplicated cells [a/r]: </w:t>
          </w:r>
          <w:proofErr w:type="gramStart"/>
          <w:r w:rsidRPr="002D03E1">
            <w:rPr>
              <w:b/>
              <w:bCs/>
            </w:rPr>
            <w:t>r</w:t>
          </w:r>
          <w:proofErr w:type="gramEnd"/>
        </w:p>
        <w:p w14:paraId="4FE33181" w14:textId="77777777" w:rsidR="002D03E1" w:rsidRPr="002D03E1" w:rsidRDefault="002D03E1" w:rsidP="003D546C">
          <w:pPr>
            <w:pStyle w:val="commandlinetext"/>
          </w:pPr>
        </w:p>
        <w:p w14:paraId="59EEF4F5" w14:textId="77777777" w:rsidR="002D03E1" w:rsidRPr="002D03E1" w:rsidRDefault="002D03E1" w:rsidP="003D546C">
          <w:pPr>
            <w:pStyle w:val="commandlinetext"/>
          </w:pPr>
          <w:r w:rsidRPr="002D03E1">
            <w:t xml:space="preserve">    Data in column labelled "reach"?  [y/n]: </w:t>
          </w:r>
          <w:r w:rsidRPr="002D03E1">
            <w:rPr>
              <w:b/>
              <w:bCs/>
            </w:rPr>
            <w:t>y</w:t>
          </w:r>
        </w:p>
        <w:p w14:paraId="3F3845B4" w14:textId="77777777" w:rsidR="002D03E1" w:rsidRPr="002D03E1" w:rsidRDefault="002D03E1" w:rsidP="003D546C">
          <w:pPr>
            <w:pStyle w:val="commandlinetext"/>
          </w:pPr>
          <w:r w:rsidRPr="002D03E1">
            <w:t xml:space="preserve">    Does column contain integer or real data? [</w:t>
          </w:r>
          <w:proofErr w:type="spellStart"/>
          <w:r w:rsidRPr="002D03E1">
            <w:t>i</w:t>
          </w:r>
          <w:proofErr w:type="spellEnd"/>
          <w:r w:rsidRPr="002D03E1">
            <w:t xml:space="preserve">/r]: </w:t>
          </w:r>
          <w:proofErr w:type="spellStart"/>
          <w:r w:rsidRPr="002D03E1">
            <w:rPr>
              <w:b/>
              <w:bCs/>
            </w:rPr>
            <w:t>i</w:t>
          </w:r>
          <w:proofErr w:type="spellEnd"/>
        </w:p>
        <w:p w14:paraId="6CD6D70A" w14:textId="77777777" w:rsidR="002D03E1" w:rsidRPr="002D03E1" w:rsidRDefault="002D03E1" w:rsidP="003D546C">
          <w:pPr>
            <w:pStyle w:val="commandlinetext"/>
          </w:pPr>
          <w:r w:rsidRPr="002D03E1">
            <w:t xml:space="preserve">    Enter value for missing data:</w:t>
          </w:r>
          <w:r w:rsidRPr="002D03E1">
            <w:rPr>
              <w:b/>
              <w:bCs/>
            </w:rPr>
            <w:t xml:space="preserve"> </w:t>
          </w:r>
          <w:proofErr w:type="gramStart"/>
          <w:r w:rsidRPr="002D03E1">
            <w:rPr>
              <w:b/>
              <w:bCs/>
            </w:rPr>
            <w:t>0</w:t>
          </w:r>
          <w:proofErr w:type="gramEnd"/>
        </w:p>
        <w:p w14:paraId="090493DF" w14:textId="77777777" w:rsidR="002D03E1" w:rsidRPr="002D03E1" w:rsidRDefault="002D03E1" w:rsidP="003D546C">
          <w:pPr>
            <w:pStyle w:val="commandlinetext"/>
          </w:pPr>
          <w:r w:rsidRPr="002D03E1">
            <w:t xml:space="preserve">    Add or replace values for duplicated cells [a/r]: </w:t>
          </w:r>
          <w:proofErr w:type="gramStart"/>
          <w:r w:rsidRPr="002D03E1">
            <w:rPr>
              <w:b/>
              <w:bCs/>
            </w:rPr>
            <w:t>r</w:t>
          </w:r>
          <w:proofErr w:type="gramEnd"/>
        </w:p>
        <w:p w14:paraId="0FA98198" w14:textId="77777777" w:rsidR="002D03E1" w:rsidRPr="002D03E1" w:rsidRDefault="002D03E1" w:rsidP="003D546C">
          <w:pPr>
            <w:pStyle w:val="commandlinetext"/>
          </w:pPr>
        </w:p>
        <w:p w14:paraId="74DD64CE" w14:textId="77777777" w:rsidR="002D03E1" w:rsidRPr="002D03E1" w:rsidRDefault="002D03E1" w:rsidP="003D546C">
          <w:pPr>
            <w:pStyle w:val="commandlinetext"/>
          </w:pPr>
          <w:r w:rsidRPr="002D03E1">
            <w:t xml:space="preserve"> - reading tabular data file...</w:t>
          </w:r>
        </w:p>
        <w:p w14:paraId="6C7122B4" w14:textId="77777777" w:rsidR="002D03E1" w:rsidRPr="002D03E1" w:rsidRDefault="002D03E1" w:rsidP="003D546C">
          <w:pPr>
            <w:pStyle w:val="commandlinetext"/>
          </w:pPr>
          <w:r w:rsidRPr="002D03E1">
            <w:t xml:space="preserve"> - 553 lines of data read from file drains.dat.</w:t>
          </w:r>
        </w:p>
        <w:p w14:paraId="4B4D3492" w14:textId="77777777" w:rsidR="002D03E1" w:rsidRPr="002D03E1" w:rsidRDefault="002D03E1" w:rsidP="003D546C">
          <w:pPr>
            <w:pStyle w:val="commandlinetext"/>
          </w:pPr>
          <w:r w:rsidRPr="002D03E1">
            <w:t xml:space="preserve"> - file </w:t>
          </w:r>
          <w:proofErr w:type="spellStart"/>
          <w:r w:rsidRPr="002D03E1">
            <w:t>drains.mif</w:t>
          </w:r>
          <w:proofErr w:type="spellEnd"/>
          <w:r w:rsidRPr="002D03E1">
            <w:t xml:space="preserve"> written ok.</w:t>
          </w:r>
        </w:p>
        <w:p w14:paraId="1930A55C" w14:textId="2B0F52B6" w:rsidR="002D03E1" w:rsidRDefault="002D03E1" w:rsidP="003D546C">
          <w:pPr>
            <w:pStyle w:val="commandlinetext"/>
          </w:pPr>
          <w:r w:rsidRPr="002D03E1">
            <w:t xml:space="preserve"> - file drains.mid written ok.</w:t>
          </w:r>
        </w:p>
        <w:p w14:paraId="05E4E2B1" w14:textId="77777777" w:rsidR="003D546C" w:rsidRDefault="003D546C" w:rsidP="003D546C">
          <w:pPr>
            <w:pStyle w:val="commandlinetext"/>
          </w:pPr>
        </w:p>
        <w:p w14:paraId="53F89E12" w14:textId="030DF36E" w:rsidR="000A6AA3" w:rsidRDefault="000A6AA3" w:rsidP="003064A4">
          <w:r>
            <w:t xml:space="preserve">Open </w:t>
          </w:r>
          <w:r w:rsidR="00BC170F">
            <w:t xml:space="preserve">the </w:t>
          </w:r>
          <w:r w:rsidR="003D546C">
            <w:t xml:space="preserve">MID/MIF file </w:t>
          </w:r>
          <w:r>
            <w:t xml:space="preserve">in </w:t>
          </w:r>
          <w:r w:rsidR="002D03E1">
            <w:t>your GIS software of choice</w:t>
          </w:r>
          <w:r>
            <w:t xml:space="preserve"> to visualize the model grid </w:t>
          </w:r>
          <w:r w:rsidR="002D03E1">
            <w:t>and drain properties</w:t>
          </w:r>
          <w:r>
            <w:t xml:space="preserve">. </w:t>
          </w:r>
          <w:r w:rsidR="00970431">
            <w:fldChar w:fldCharType="begin"/>
          </w:r>
          <w:r w:rsidR="00970431">
            <w:instrText xml:space="preserve"> REF _Ref56760594 \h </w:instrText>
          </w:r>
          <w:r w:rsidR="00970431">
            <w:fldChar w:fldCharType="separate"/>
          </w:r>
          <w:r w:rsidR="00A22E1C">
            <w:t xml:space="preserve">Figure </w:t>
          </w:r>
          <w:r w:rsidR="00A22E1C">
            <w:rPr>
              <w:noProof/>
            </w:rPr>
            <w:t>2</w:t>
          </w:r>
          <w:r w:rsidR="00970431">
            <w:fldChar w:fldCharType="end"/>
          </w:r>
          <w:r w:rsidR="003D546C">
            <w:t xml:space="preserve"> displays values for conductance and reach number</w:t>
          </w:r>
          <w:r>
            <w:t>.</w:t>
          </w:r>
          <w:r w:rsidR="003D546C">
            <w:t xml:space="preserve"> As you can see, </w:t>
          </w:r>
          <w:r w:rsidR="0053556C">
            <w:t>reaches</w:t>
          </w:r>
          <w:r w:rsidR="00F3643D">
            <w:t xml:space="preserve"> are numbered 1 to 3 while</w:t>
          </w:r>
          <w:r w:rsidR="0053556C">
            <w:t xml:space="preserve"> </w:t>
          </w:r>
          <w:r w:rsidR="003D546C">
            <w:t>a single conductance value is</w:t>
          </w:r>
          <w:r w:rsidR="0053556C">
            <w:t xml:space="preserve"> currently</w:t>
          </w:r>
          <w:r w:rsidR="003D546C">
            <w:t xml:space="preserve"> assigned to all </w:t>
          </w:r>
          <w:r w:rsidR="00F3643D">
            <w:t xml:space="preserve">DRN </w:t>
          </w:r>
          <w:r w:rsidR="003D546C">
            <w:t xml:space="preserve">cells representing streams. </w:t>
          </w:r>
          <w:r w:rsidR="00BC170F">
            <w:t xml:space="preserve">The following chapters describe how </w:t>
          </w:r>
          <w:r w:rsidR="003D546C">
            <w:t>to assign spatially varying conductance</w:t>
          </w:r>
          <w:r w:rsidR="00F3643D">
            <w:t>s</w:t>
          </w:r>
          <w:r w:rsidR="003D546C">
            <w:t xml:space="preserve"> </w:t>
          </w:r>
          <w:r w:rsidR="00F3643D">
            <w:t xml:space="preserve">using </w:t>
          </w:r>
          <w:r w:rsidR="00BC170F">
            <w:t>PLPROC</w:t>
          </w:r>
          <w:r w:rsidR="00F3643D">
            <w:t xml:space="preserve">. Several </w:t>
          </w:r>
          <w:r w:rsidR="003D546C">
            <w:t>methods</w:t>
          </w:r>
          <w:r w:rsidR="00F3643D">
            <w:t xml:space="preserve"> will be demonstrated. In all cases this will be done in a way that allows these conductances to be adjusted using PEST or PEST++</w:t>
          </w:r>
          <w:r w:rsidR="003D546C">
            <w:t xml:space="preserve">. </w:t>
          </w:r>
          <w:r w:rsidR="00BC170F">
            <w:t xml:space="preserve">At the end of each chapter, </w:t>
          </w:r>
          <w:r w:rsidR="00F3643D">
            <w:t xml:space="preserve">you can </w:t>
          </w:r>
          <w:r w:rsidR="00BC170F">
            <w:t>a</w:t>
          </w:r>
          <w:r w:rsidR="003D546C">
            <w:t>pply the</w:t>
          </w:r>
          <w:r w:rsidR="00BC170F">
            <w:t xml:space="preserve"> same</w:t>
          </w:r>
          <w:r w:rsidR="003D546C">
            <w:t xml:space="preserve"> steps</w:t>
          </w:r>
          <w:r w:rsidR="00F3643D">
            <w:t xml:space="preserve"> as those outlined above</w:t>
          </w:r>
          <w:r w:rsidR="003D546C">
            <w:t xml:space="preserve"> to visualize the outcomes of </w:t>
          </w:r>
          <w:r w:rsidR="001349DC">
            <w:t>each method.</w:t>
          </w:r>
          <w:r w:rsidR="001209D8">
            <w:t xml:space="preserve"> </w:t>
          </w:r>
        </w:p>
        <w:p w14:paraId="1B66FEA8" w14:textId="09126174" w:rsidR="0053556C" w:rsidRDefault="003D546C" w:rsidP="0053556C">
          <w:pPr>
            <w:rPr>
              <w:rFonts w:ascii="ArialMT" w:hAnsi="ArialMT"/>
              <w:color w:val="000000"/>
            </w:rPr>
          </w:pPr>
          <w:r w:rsidRPr="00AB19A3">
            <w:rPr>
              <w:rFonts w:ascii="ArialMT" w:hAnsi="ArialMT"/>
              <w:color w:val="000000"/>
            </w:rPr>
            <w:t xml:space="preserve">All files generated so far can be found in the folder </w:t>
          </w:r>
          <w:r w:rsidRPr="00AB19A3">
            <w:rPr>
              <w:rFonts w:ascii="Arial-ItalicMT" w:hAnsi="Arial-ItalicMT"/>
              <w:i/>
              <w:iCs/>
              <w:color w:val="000000"/>
            </w:rPr>
            <w:t>t1</w:t>
          </w:r>
          <w:r w:rsidRPr="00AB19A3">
            <w:rPr>
              <w:rFonts w:ascii="ArialMT" w:hAnsi="ArialMT"/>
              <w:color w:val="000000"/>
            </w:rPr>
            <w:t>.</w:t>
          </w:r>
          <w:r w:rsidR="001209D8">
            <w:rPr>
              <w:rFonts w:ascii="ArialMT" w:hAnsi="ArialMT"/>
              <w:color w:val="000000"/>
            </w:rPr>
            <w:t xml:space="preserve"> </w:t>
          </w:r>
        </w:p>
        <w:p w14:paraId="1E948FF4" w14:textId="59442F1F" w:rsidR="00970431" w:rsidRDefault="00970431" w:rsidP="0053556C">
          <w:r>
            <w:rPr>
              <w:noProof/>
            </w:rPr>
            <w:lastRenderedPageBreak/>
            <w:drawing>
              <wp:inline distT="0" distB="0" distL="0" distR="0" wp14:anchorId="2ECA5A1D" wp14:editId="606AB94D">
                <wp:extent cx="6030120" cy="3390985"/>
                <wp:effectExtent l="0" t="0" r="889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Picture 21"/>
                        <pic:cNvPicPr/>
                      </pic:nvPicPr>
                      <pic:blipFill>
                        <a:blip r:embed="rId26" cstate="print">
                          <a:extLst>
                            <a:ext uri="{28A0092B-C50C-407E-A947-70E740481C1C}">
                              <a14:useLocalDpi xmlns:a14="http://schemas.microsoft.com/office/drawing/2010/main" val="0"/>
                            </a:ext>
                          </a:extLst>
                        </a:blip>
                        <a:srcRect l="83" r="83"/>
                        <a:stretch>
                          <a:fillRect/>
                        </a:stretch>
                      </pic:blipFill>
                      <pic:spPr bwMode="auto">
                        <a:xfrm>
                          <a:off x="0" y="0"/>
                          <a:ext cx="6030120" cy="3390985"/>
                        </a:xfrm>
                        <a:prstGeom prst="rect">
                          <a:avLst/>
                        </a:prstGeom>
                        <a:ln>
                          <a:noFill/>
                        </a:ln>
                        <a:extLst>
                          <a:ext uri="{53640926-AAD7-44D8-BBD7-CCE9431645EC}">
                            <a14:shadowObscured xmlns:a14="http://schemas.microsoft.com/office/drawing/2010/main"/>
                          </a:ext>
                        </a:extLst>
                      </pic:spPr>
                    </pic:pic>
                  </a:graphicData>
                </a:graphic>
              </wp:inline>
            </w:drawing>
          </w:r>
        </w:p>
        <w:p w14:paraId="20F73046" w14:textId="36F35E6F" w:rsidR="00AB19A3" w:rsidRDefault="00970431" w:rsidP="001349DC">
          <w:pPr>
            <w:pStyle w:val="Caption"/>
            <w:jc w:val="left"/>
          </w:pPr>
          <w:bookmarkStart w:id="13" w:name="_Ref56760594"/>
          <w:r>
            <w:t xml:space="preserve">Figure </w:t>
          </w:r>
          <w:r w:rsidR="003F24A1">
            <w:fldChar w:fldCharType="begin"/>
          </w:r>
          <w:r w:rsidR="003F24A1">
            <w:instrText xml:space="preserve"> SEQ Figure \* ARABIC </w:instrText>
          </w:r>
          <w:r w:rsidR="003F24A1">
            <w:fldChar w:fldCharType="separate"/>
          </w:r>
          <w:r w:rsidR="00A22E1C">
            <w:rPr>
              <w:noProof/>
            </w:rPr>
            <w:t>2</w:t>
          </w:r>
          <w:r w:rsidR="003F24A1">
            <w:rPr>
              <w:noProof/>
            </w:rPr>
            <w:fldChar w:fldCharType="end"/>
          </w:r>
          <w:bookmarkEnd w:id="13"/>
          <w:r>
            <w:t xml:space="preserve"> </w:t>
          </w:r>
          <w:r w:rsidR="003D546C">
            <w:t>Plan view of the m</w:t>
          </w:r>
          <w:r w:rsidR="00431689">
            <w:t xml:space="preserve">odel </w:t>
          </w:r>
          <w:r w:rsidR="003D546C">
            <w:t xml:space="preserve">grid </w:t>
          </w:r>
          <w:r w:rsidR="00F3643D">
            <w:t xml:space="preserve">DRN cells coloured according to </w:t>
          </w:r>
          <w:r w:rsidR="00431689">
            <w:t>conductance</w:t>
          </w:r>
          <w:r w:rsidR="00F3643D">
            <w:t xml:space="preserve"> (top)</w:t>
          </w:r>
          <w:r w:rsidR="00431689">
            <w:t xml:space="preserve"> and stream reach</w:t>
          </w:r>
          <w:r w:rsidR="003D546C">
            <w:t xml:space="preserve"> number</w:t>
          </w:r>
          <w:r w:rsidR="00F3643D">
            <w:t xml:space="preserve"> (bottom)</w:t>
          </w:r>
          <w:r w:rsidR="005F7749">
            <w:t>.</w:t>
          </w:r>
        </w:p>
        <w:p w14:paraId="7B249031" w14:textId="7A493FE3" w:rsidR="00031342" w:rsidRDefault="00031342" w:rsidP="0040205D">
          <w:pPr>
            <w:pStyle w:val="Heading1"/>
          </w:pPr>
          <w:bookmarkStart w:id="14" w:name="_Toc61873553"/>
          <w:r>
            <w:t>Interpolating to Linear Features</w:t>
          </w:r>
          <w:bookmarkEnd w:id="14"/>
        </w:p>
        <w:p w14:paraId="0105333D" w14:textId="5AC2FEDB" w:rsidR="0040205D" w:rsidRDefault="0040205D" w:rsidP="0040205D">
          <w:r>
            <w:t xml:space="preserve">This tutorial demonstrates several ways </w:t>
          </w:r>
          <w:r w:rsidR="00031342">
            <w:t xml:space="preserve">to interpolate from pilot points to </w:t>
          </w:r>
          <w:r w:rsidR="008D5E89">
            <w:t xml:space="preserve">DRN </w:t>
          </w:r>
          <w:r w:rsidR="00031342">
            <w:t>cells that</w:t>
          </w:r>
          <w:r w:rsidR="008D5E89">
            <w:t xml:space="preserve"> represent a polylinear feature such as a stream</w:t>
          </w:r>
          <w:r w:rsidR="00031342">
            <w:t>.</w:t>
          </w:r>
          <w:r>
            <w:t xml:space="preserve"> </w:t>
          </w:r>
          <w:r w:rsidR="008D5E89">
            <w:t>In the present case, s</w:t>
          </w:r>
          <w:r>
            <w:t>ome of these streams are relatively straight</w:t>
          </w:r>
          <w:r w:rsidR="008D5E89">
            <w:t xml:space="preserve"> while</w:t>
          </w:r>
          <w:r>
            <w:t xml:space="preserve"> </w:t>
          </w:r>
          <w:r w:rsidR="008D5E89">
            <w:t xml:space="preserve">others </w:t>
          </w:r>
          <w:r>
            <w:t xml:space="preserve">are a bit bendy. </w:t>
          </w:r>
        </w:p>
        <w:p w14:paraId="13BCC92A" w14:textId="24D4E6DA" w:rsidR="00031342" w:rsidRDefault="00897BBF" w:rsidP="0040205D">
          <w:r>
            <w:t>The tutorial starts</w:t>
          </w:r>
          <w:r w:rsidR="0040205D">
            <w:t xml:space="preserve"> with “</w:t>
          </w:r>
          <w:r w:rsidR="006440C4">
            <w:t>simple</w:t>
          </w:r>
          <w:r w:rsidR="0040205D">
            <w:t>” pilot point interpolation without zonation</w:t>
          </w:r>
          <w:r w:rsidR="00D6464E">
            <w:t>. Then zonation is included</w:t>
          </w:r>
          <w:r w:rsidR="0040205D">
            <w:t xml:space="preserve"> to </w:t>
          </w:r>
          <w:r w:rsidR="00D6647B">
            <w:t>distinguish</w:t>
          </w:r>
          <w:r w:rsidR="0040205D">
            <w:t xml:space="preserve"> </w:t>
          </w:r>
          <w:r w:rsidR="00D6647B">
            <w:t>between</w:t>
          </w:r>
          <w:r w:rsidR="0040205D">
            <w:t xml:space="preserve"> stream reaches. </w:t>
          </w:r>
          <w:r w:rsidR="00D6464E">
            <w:t>Lastly</w:t>
          </w:r>
          <w:r>
            <w:t xml:space="preserve">, </w:t>
          </w:r>
          <w:r w:rsidR="0040205D">
            <w:t>SEGLIST</w:t>
          </w:r>
          <w:r w:rsidR="00D6647B">
            <w:t>S</w:t>
          </w:r>
          <w:r>
            <w:t xml:space="preserve"> are introduced</w:t>
          </w:r>
          <w:r w:rsidR="008D5E89">
            <w:t>.</w:t>
          </w:r>
          <w:r>
            <w:t xml:space="preserve"> </w:t>
          </w:r>
          <w:r w:rsidR="008D5E89">
            <w:t xml:space="preserve">These allow </w:t>
          </w:r>
          <w:r w:rsidR="0040205D">
            <w:t>a more complex methodology</w:t>
          </w:r>
          <w:r w:rsidR="008D5E89">
            <w:t xml:space="preserve"> to be employed for pilot point to feature interpolation; this methodology</w:t>
          </w:r>
          <w:r w:rsidR="0040205D">
            <w:t xml:space="preserve"> is better for</w:t>
          </w:r>
          <w:r w:rsidR="00D6647B">
            <w:t xml:space="preserve"> handling</w:t>
          </w:r>
          <w:r w:rsidR="0040205D">
            <w:t xml:space="preserve"> bendy stream</w:t>
          </w:r>
          <w:r w:rsidR="008D5E89">
            <w:t>s</w:t>
          </w:r>
          <w:r w:rsidR="0040205D">
            <w:t>.</w:t>
          </w:r>
          <w:r>
            <w:t xml:space="preserve"> </w:t>
          </w:r>
        </w:p>
        <w:p w14:paraId="01FB3522" w14:textId="095526E4" w:rsidR="00F65FE3" w:rsidRDefault="0040205D" w:rsidP="00970431">
          <w:pPr>
            <w:pStyle w:val="Heading2"/>
          </w:pPr>
          <w:bookmarkStart w:id="15" w:name="_Toc61873554"/>
          <w:r>
            <w:t>The Easy Way</w:t>
          </w:r>
          <w:r w:rsidR="006A1B73">
            <w:t xml:space="preserve"> (Using Pilot Points)</w:t>
          </w:r>
          <w:bookmarkEnd w:id="15"/>
        </w:p>
        <w:p w14:paraId="040796F9" w14:textId="16A90759" w:rsidR="000706DA" w:rsidRDefault="00897BBF" w:rsidP="00E31083">
          <w:r>
            <w:t>We will start with “</w:t>
          </w:r>
          <w:r w:rsidR="006440C4">
            <w:t>simple</w:t>
          </w:r>
          <w:r>
            <w:t>” pilot point</w:t>
          </w:r>
          <w:r w:rsidR="0021057B">
            <w:t xml:space="preserve"> to stream</w:t>
          </w:r>
          <w:r>
            <w:t xml:space="preserve"> interpolation. </w:t>
          </w:r>
          <w:r w:rsidR="00D70676" w:rsidRPr="00D70676">
            <w:t xml:space="preserve">In this case we will simply </w:t>
          </w:r>
          <w:r w:rsidR="00D70676">
            <w:t>apply</w:t>
          </w:r>
          <w:r w:rsidR="00D70676" w:rsidRPr="00D70676">
            <w:t xml:space="preserve"> inverse power of distance interpolation from pilot points to </w:t>
          </w:r>
          <w:r w:rsidR="00D70676">
            <w:t>all</w:t>
          </w:r>
          <w:r w:rsidR="00D70676" w:rsidRPr="00D70676">
            <w:t xml:space="preserve"> reaches of a stream</w:t>
          </w:r>
          <w:r w:rsidR="00D70676">
            <w:t>. For this, we need a set of pilot points</w:t>
          </w:r>
          <w:r w:rsidR="0021057B">
            <w:t>. We must also</w:t>
          </w:r>
          <w:r w:rsidR="000706DA">
            <w:t xml:space="preserve"> set up a PLPROC input file</w:t>
          </w:r>
          <w:r w:rsidR="00D70676">
            <w:t xml:space="preserve">. </w:t>
          </w:r>
        </w:p>
        <w:p w14:paraId="14BD33CE" w14:textId="25DAEF9E" w:rsidR="000706DA" w:rsidRDefault="000706DA" w:rsidP="000706DA">
          <w:pPr>
            <w:pStyle w:val="Heading3"/>
          </w:pPr>
          <w:bookmarkStart w:id="16" w:name="_Toc61873555"/>
          <w:r>
            <w:t>The Pilot Points</w:t>
          </w:r>
          <w:bookmarkEnd w:id="16"/>
        </w:p>
        <w:p w14:paraId="13BF3A00" w14:textId="0AF0D4D3" w:rsidR="00D70676" w:rsidRDefault="000706DA" w:rsidP="00E31083">
          <w:r>
            <w:t>Pilot points</w:t>
          </w:r>
          <w:r w:rsidR="00D70676">
            <w:t xml:space="preserve"> would normally be digitised (ether manually or </w:t>
          </w:r>
          <w:r w:rsidR="0021057B">
            <w:t>automatically</w:t>
          </w:r>
          <w:r w:rsidR="00D70676">
            <w:t>)</w:t>
          </w:r>
          <w:r>
            <w:t xml:space="preserve"> to create a </w:t>
          </w:r>
          <w:r w:rsidR="00FD5FDD">
            <w:t>“</w:t>
          </w:r>
          <w:r>
            <w:t>list file</w:t>
          </w:r>
          <w:r w:rsidR="00FD5FDD">
            <w:t>” – a type of file that is easily read by PLPROC</w:t>
          </w:r>
          <w:r w:rsidR="00D70676">
            <w:t xml:space="preserve">. </w:t>
          </w:r>
          <w:r>
            <w:t xml:space="preserve">(See other GMDSI tutorials for descriptions </w:t>
          </w:r>
          <w:r w:rsidR="0021057B">
            <w:t xml:space="preserve">of </w:t>
          </w:r>
          <w:r>
            <w:t xml:space="preserve">how to </w:t>
          </w:r>
          <w:r w:rsidR="00FD5FDD">
            <w:t>build</w:t>
          </w:r>
          <w:r>
            <w:t xml:space="preserve"> </w:t>
          </w:r>
          <w:r w:rsidR="00FD5FDD">
            <w:t xml:space="preserve">this </w:t>
          </w:r>
          <w:r>
            <w:t>types of file.)</w:t>
          </w:r>
        </w:p>
        <w:p w14:paraId="75B549D4" w14:textId="5C411E0F" w:rsidR="001B656D" w:rsidRPr="001B656D" w:rsidRDefault="00D70676" w:rsidP="00E31083">
          <w:r>
            <w:t>For the sake of expediency, p</w:t>
          </w:r>
          <w:r w:rsidR="00E31083">
            <w:t>ilot point</w:t>
          </w:r>
          <w:r w:rsidR="00EA56A9">
            <w:t xml:space="preserve"> identifiers, coordinates, and</w:t>
          </w:r>
          <w:r w:rsidR="00E31083">
            <w:t xml:space="preserve"> associated hydraulic property values are provided in</w:t>
          </w:r>
          <w:r w:rsidR="00EA56A9">
            <w:t xml:space="preserve"> file</w:t>
          </w:r>
          <w:r w:rsidR="00E31083">
            <w:t xml:space="preserve"> </w:t>
          </w:r>
          <w:r>
            <w:rPr>
              <w:i/>
              <w:iCs/>
            </w:rPr>
            <w:t>drainpp</w:t>
          </w:r>
          <w:r w:rsidR="00E31083">
            <w:rPr>
              <w:i/>
              <w:iCs/>
            </w:rPr>
            <w:t>.dat</w:t>
          </w:r>
          <w:r w:rsidR="00E31083">
            <w:t xml:space="preserve">. </w:t>
          </w:r>
          <w:r w:rsidR="001B656D">
            <w:t xml:space="preserve">Open this file </w:t>
          </w:r>
          <w:r w:rsidR="00FD5FDD">
            <w:t>using</w:t>
          </w:r>
          <w:r w:rsidR="001B656D">
            <w:t xml:space="preserve"> a text editor and take a look. You should see four columns. Each row pertains to a</w:t>
          </w:r>
          <w:r w:rsidR="00FD5FDD">
            <w:t>n individual</w:t>
          </w:r>
          <w:r w:rsidR="001B656D">
            <w:t xml:space="preserve"> pilot point</w:t>
          </w:r>
          <w:r w:rsidR="0021057B">
            <w:t>; each pilot point</w:t>
          </w:r>
          <w:r w:rsidR="001B656D">
            <w:t xml:space="preserve"> has a unique </w:t>
          </w:r>
          <w:r w:rsidR="00D6647B">
            <w:t>identifier</w:t>
          </w:r>
          <w:r w:rsidR="001B656D">
            <w:t xml:space="preserve"> (</w:t>
          </w:r>
          <w:proofErr w:type="spellStart"/>
          <w:r w:rsidR="001B656D">
            <w:rPr>
              <w:i/>
              <w:iCs/>
            </w:rPr>
            <w:t>ppid</w:t>
          </w:r>
          <w:proofErr w:type="spellEnd"/>
          <w:r w:rsidR="001B656D">
            <w:t>), coordinates (</w:t>
          </w:r>
          <w:r w:rsidR="001B656D">
            <w:rPr>
              <w:i/>
              <w:iCs/>
            </w:rPr>
            <w:t xml:space="preserve">easting </w:t>
          </w:r>
          <w:r w:rsidR="001B656D">
            <w:t xml:space="preserve">and </w:t>
          </w:r>
          <w:r w:rsidR="001B656D">
            <w:rPr>
              <w:i/>
              <w:iCs/>
            </w:rPr>
            <w:t>northing</w:t>
          </w:r>
          <w:r w:rsidR="001B656D">
            <w:t>) and</w:t>
          </w:r>
          <w:r w:rsidR="00FD5FDD">
            <w:t xml:space="preserve"> a</w:t>
          </w:r>
          <w:r w:rsidR="001B656D">
            <w:t xml:space="preserve"> value </w:t>
          </w:r>
          <w:r w:rsidR="0021057B">
            <w:t xml:space="preserve">of </w:t>
          </w:r>
          <w:r w:rsidR="001B656D">
            <w:t>drain conductance (</w:t>
          </w:r>
          <w:proofErr w:type="spellStart"/>
          <w:r w:rsidR="001B656D">
            <w:rPr>
              <w:i/>
              <w:iCs/>
            </w:rPr>
            <w:t>draincond</w:t>
          </w:r>
          <w:proofErr w:type="spellEnd"/>
          <w:r w:rsidR="001B656D">
            <w:t>).</w:t>
          </w:r>
        </w:p>
        <w:p w14:paraId="50F328C5" w14:textId="661D01A1" w:rsidR="00E31083" w:rsidRDefault="00E31083" w:rsidP="00E31083">
          <w:r w:rsidRPr="00E31083">
            <w:t xml:space="preserve">Where PEST is used for model calibration, a template </w:t>
          </w:r>
          <w:r>
            <w:t>of such a file</w:t>
          </w:r>
          <w:r w:rsidRPr="00E31083">
            <w:t xml:space="preserve"> </w:t>
          </w:r>
          <w:r w:rsidR="00FD5FDD">
            <w:t>sh</w:t>
          </w:r>
          <w:r w:rsidR="00FD5FDD" w:rsidRPr="00E31083">
            <w:t xml:space="preserve">ould </w:t>
          </w:r>
          <w:r w:rsidRPr="00E31083">
            <w:t xml:space="preserve">be constructed so that PEST </w:t>
          </w:r>
          <w:r w:rsidR="00FD5FDD" w:rsidRPr="00E31083">
            <w:t>c</w:t>
          </w:r>
          <w:r w:rsidR="00FD5FDD">
            <w:t>an</w:t>
          </w:r>
          <w:r w:rsidR="00FD5FDD" w:rsidRPr="00E31083">
            <w:t xml:space="preserve"> </w:t>
          </w:r>
          <w:r w:rsidRPr="00E31083">
            <w:t xml:space="preserve">transfer current </w:t>
          </w:r>
          <w:r w:rsidR="00A11904">
            <w:t>parameter</w:t>
          </w:r>
          <w:r w:rsidRPr="00E31083">
            <w:t xml:space="preserve"> values to each </w:t>
          </w:r>
          <w:r w:rsidR="00EA56A9">
            <w:t>pilot point</w:t>
          </w:r>
          <w:r w:rsidRPr="00E31083">
            <w:t xml:space="preserve"> prior to running the model. </w:t>
          </w:r>
          <w:r w:rsidR="00EA56A9">
            <w:t xml:space="preserve">Under </w:t>
          </w:r>
          <w:r w:rsidR="00EA56A9">
            <w:lastRenderedPageBreak/>
            <w:t xml:space="preserve">these circumstances, </w:t>
          </w:r>
          <w:r w:rsidRPr="00E31083">
            <w:t xml:space="preserve">PLPROC </w:t>
          </w:r>
          <w:r w:rsidR="00FD5FDD">
            <w:t>is</w:t>
          </w:r>
          <w:r w:rsidRPr="00E31083">
            <w:t xml:space="preserve"> run </w:t>
          </w:r>
          <w:r w:rsidR="00EA56A9">
            <w:t>using</w:t>
          </w:r>
          <w:r w:rsidRPr="00E31083">
            <w:t xml:space="preserve"> a command issued in </w:t>
          </w:r>
          <w:r w:rsidR="00EA56A9">
            <w:t>a</w:t>
          </w:r>
          <w:r w:rsidR="00EA56A9" w:rsidRPr="00E31083">
            <w:t xml:space="preserve"> </w:t>
          </w:r>
          <w:r w:rsidRPr="00E31083">
            <w:t>batch file which PEST runs as “the model”.</w:t>
          </w:r>
        </w:p>
        <w:p w14:paraId="6E829457" w14:textId="022C7E7E" w:rsidR="00283BF2" w:rsidRDefault="00E31083" w:rsidP="00283BF2">
          <w:r>
            <w:fldChar w:fldCharType="begin"/>
          </w:r>
          <w:r>
            <w:instrText xml:space="preserve"> REF _Ref56685454 \h </w:instrText>
          </w:r>
          <w:r>
            <w:fldChar w:fldCharType="separate"/>
          </w:r>
          <w:r w:rsidR="00A22E1C">
            <w:t xml:space="preserve">Figure </w:t>
          </w:r>
          <w:r w:rsidR="00A22E1C">
            <w:rPr>
              <w:noProof/>
            </w:rPr>
            <w:t>3</w:t>
          </w:r>
          <w:r>
            <w:fldChar w:fldCharType="end"/>
          </w:r>
          <w:r>
            <w:t xml:space="preserve"> </w:t>
          </w:r>
          <w:r w:rsidR="001B656D">
            <w:t>displays</w:t>
          </w:r>
          <w:r>
            <w:t xml:space="preserve"> pilot points</w:t>
          </w:r>
          <w:r w:rsidR="00FD5FDD">
            <w:t xml:space="preserve"> featured</w:t>
          </w:r>
          <w:r w:rsidR="00D70676">
            <w:t xml:space="preserve"> in </w:t>
          </w:r>
          <w:r w:rsidR="00D70676">
            <w:rPr>
              <w:i/>
              <w:iCs/>
            </w:rPr>
            <w:t>drainpp.dat</w:t>
          </w:r>
          <w:r w:rsidR="00ED32E1">
            <w:rPr>
              <w:i/>
              <w:iCs/>
            </w:rPr>
            <w:t xml:space="preserve"> </w:t>
          </w:r>
          <w:r w:rsidR="00FD5FDD">
            <w:t xml:space="preserve">together with the </w:t>
          </w:r>
          <w:r w:rsidR="00ED32E1">
            <w:t>value for drain conductance</w:t>
          </w:r>
          <w:r w:rsidR="00FD5FDD">
            <w:t xml:space="preserve"> assigned to each of them; part of the model grid is also shown.</w:t>
          </w:r>
          <w:r w:rsidR="001B656D">
            <w:t xml:space="preserve"> </w:t>
          </w:r>
          <w:r w:rsidR="00283BF2">
            <w:t xml:space="preserve">. Pilot point locations used here </w:t>
          </w:r>
          <w:r w:rsidR="00FD5FDD">
            <w:t>were</w:t>
          </w:r>
          <w:r w:rsidR="00283BF2">
            <w:t xml:space="preserve"> selected manually. Their placement</w:t>
          </w:r>
          <w:r w:rsidR="005805C5">
            <w:t xml:space="preserve"> was </w:t>
          </w:r>
          <w:r w:rsidR="00283BF2">
            <w:t>roughly</w:t>
          </w:r>
          <w:r w:rsidR="005805C5">
            <w:t xml:space="preserve"> in accordance with</w:t>
          </w:r>
          <w:r w:rsidR="00283BF2">
            <w:t xml:space="preserve"> the following </w:t>
          </w:r>
          <w:r w:rsidR="005805C5">
            <w:t>principles</w:t>
          </w:r>
          <w:r w:rsidR="00283BF2">
            <w:t>:</w:t>
          </w:r>
        </w:p>
        <w:p w14:paraId="1BE8E44A" w14:textId="1B042A42" w:rsidR="00283BF2" w:rsidRDefault="00FD5FDD" w:rsidP="00C74AA5">
          <w:pPr>
            <w:pStyle w:val="ListParagraph"/>
            <w:numPr>
              <w:ilvl w:val="0"/>
              <w:numId w:val="42"/>
            </w:numPr>
            <w:jc w:val="both"/>
          </w:pPr>
          <w:r>
            <w:t xml:space="preserve">Employ sufficient </w:t>
          </w:r>
          <w:r w:rsidR="00D70676">
            <w:t xml:space="preserve">pilot points to follow the principles of highly parameterized inversion – </w:t>
          </w:r>
          <w:r w:rsidR="00C74AA5">
            <w:t>i.e.,</w:t>
          </w:r>
          <w:r w:rsidR="00D70676">
            <w:t xml:space="preserve"> we </w:t>
          </w:r>
          <w:r w:rsidR="00C74AA5">
            <w:t>do not</w:t>
          </w:r>
          <w:r w:rsidR="00D70676">
            <w:t xml:space="preserve"> wan</w:t>
          </w:r>
          <w:r w:rsidR="00C74AA5">
            <w:t>t</w:t>
          </w:r>
          <w:r w:rsidR="00D70676">
            <w:t xml:space="preserve"> parameter parsimony.</w:t>
          </w:r>
        </w:p>
        <w:p w14:paraId="7553AE44" w14:textId="2825558B" w:rsidR="00283BF2" w:rsidRDefault="005805C5" w:rsidP="00C74AA5">
          <w:pPr>
            <w:pStyle w:val="ListParagraph"/>
            <w:numPr>
              <w:ilvl w:val="0"/>
              <w:numId w:val="42"/>
            </w:numPr>
            <w:jc w:val="both"/>
          </w:pPr>
          <w:r>
            <w:t xml:space="preserve">Place </w:t>
          </w:r>
          <w:r w:rsidR="00D70676">
            <w:t>pilot points close to the stream (</w:t>
          </w:r>
          <w:r w:rsidR="00C74AA5">
            <w:t>although it does not</w:t>
          </w:r>
          <w:r w:rsidR="00D70676">
            <w:t xml:space="preserve"> need to </w:t>
          </w:r>
          <w:r w:rsidR="00C74AA5">
            <w:t>be very precise).</w:t>
          </w:r>
        </w:p>
        <w:p w14:paraId="59A7003F" w14:textId="31371A45" w:rsidR="00ED32E1" w:rsidRDefault="00C74AA5" w:rsidP="00ED32E1">
          <w:pPr>
            <w:pStyle w:val="ListParagraph"/>
            <w:numPr>
              <w:ilvl w:val="0"/>
              <w:numId w:val="42"/>
            </w:numPr>
            <w:jc w:val="both"/>
          </w:pPr>
          <w:r>
            <w:t>Ensure a higher density of pilot points where stream branches join. This</w:t>
          </w:r>
          <w:r w:rsidR="00FD5FDD">
            <w:t xml:space="preserve"> prevents the</w:t>
          </w:r>
          <w:r>
            <w:t xml:space="preserve"> conductance </w:t>
          </w:r>
          <w:r w:rsidR="00FD5FDD">
            <w:t xml:space="preserve">in </w:t>
          </w:r>
          <w:r>
            <w:t>one branch</w:t>
          </w:r>
          <w:r w:rsidR="00FD5FDD">
            <w:t xml:space="preserve"> from being </w:t>
          </w:r>
          <w:r>
            <w:t>influenced too much by</w:t>
          </w:r>
          <w:r w:rsidR="00FD5FDD">
            <w:t xml:space="preserve"> the conductance of</w:t>
          </w:r>
          <w:r>
            <w:t xml:space="preserve"> a pilot point </w:t>
          </w:r>
          <w:r w:rsidR="00FD5FDD">
            <w:t xml:space="preserve">associated with </w:t>
          </w:r>
          <w:r>
            <w:t>another branch. (</w:t>
          </w:r>
          <w:r w:rsidR="00FD5FDD">
            <w:t xml:space="preserve">This </w:t>
          </w:r>
          <w:r>
            <w:t>is the main problem with the “</w:t>
          </w:r>
          <w:r w:rsidR="00A74A13">
            <w:t>simple</w:t>
          </w:r>
          <w:r>
            <w:t>” pilot point approach)</w:t>
          </w:r>
          <w:r w:rsidR="000706DA">
            <w:t>.</w:t>
          </w:r>
        </w:p>
        <w:p w14:paraId="7F3029DA" w14:textId="29F78922" w:rsidR="00ED32E1" w:rsidRDefault="00FD5FDD" w:rsidP="00ED32E1">
          <w:r>
            <w:t>For convenience, t</w:t>
          </w:r>
          <w:r w:rsidR="00ED32E1">
            <w:t xml:space="preserve">he conductance value </w:t>
          </w:r>
          <w:r w:rsidR="001B656D">
            <w:t xml:space="preserve">for each pilot point </w:t>
          </w:r>
          <w:r w:rsidR="00ED32E1">
            <w:t xml:space="preserve">was arbitrarily assigned an increasing value </w:t>
          </w:r>
          <w:r w:rsidR="001B656D">
            <w:t xml:space="preserve">according to position in the list (from 1 to 57). </w:t>
          </w:r>
        </w:p>
        <w:p w14:paraId="35846FC3" w14:textId="77777777" w:rsidR="00E31083" w:rsidRDefault="00E31083" w:rsidP="00970431">
          <w:pPr>
            <w:keepNext/>
            <w:jc w:val="center"/>
          </w:pPr>
          <w:r>
            <w:rPr>
              <w:noProof/>
            </w:rPr>
            <w:drawing>
              <wp:inline distT="0" distB="0" distL="0" distR="0" wp14:anchorId="4820ABE8" wp14:editId="673B9732">
                <wp:extent cx="6120000" cy="1695096"/>
                <wp:effectExtent l="0" t="0" r="0" b="635"/>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Picture 20"/>
                        <pic:cNvPicPr/>
                      </pic:nvPicPr>
                      <pic:blipFill>
                        <a:blip r:embed="rId27" cstate="print">
                          <a:extLst>
                            <a:ext uri="{28A0092B-C50C-407E-A947-70E740481C1C}">
                              <a14:useLocalDpi xmlns:a14="http://schemas.microsoft.com/office/drawing/2010/main" val="0"/>
                            </a:ext>
                          </a:extLst>
                        </a:blip>
                        <a:stretch>
                          <a:fillRect/>
                        </a:stretch>
                      </pic:blipFill>
                      <pic:spPr>
                        <a:xfrm>
                          <a:off x="0" y="0"/>
                          <a:ext cx="6120000" cy="1695096"/>
                        </a:xfrm>
                        <a:prstGeom prst="rect">
                          <a:avLst/>
                        </a:prstGeom>
                      </pic:spPr>
                    </pic:pic>
                  </a:graphicData>
                </a:graphic>
              </wp:inline>
            </w:drawing>
          </w:r>
        </w:p>
        <w:p w14:paraId="33927E23" w14:textId="67B6CA8D" w:rsidR="000706DA" w:rsidRDefault="00E31083" w:rsidP="00D6647B">
          <w:pPr>
            <w:pStyle w:val="Caption"/>
          </w:pPr>
          <w:bookmarkStart w:id="17" w:name="_Ref56685454"/>
          <w:r>
            <w:t xml:space="preserve">Figure </w:t>
          </w:r>
          <w:r w:rsidR="003F24A1">
            <w:fldChar w:fldCharType="begin"/>
          </w:r>
          <w:r w:rsidR="003F24A1">
            <w:instrText xml:space="preserve"> SEQ Figure \* ARABIC </w:instrText>
          </w:r>
          <w:r w:rsidR="003F24A1">
            <w:fldChar w:fldCharType="separate"/>
          </w:r>
          <w:r w:rsidR="00A22E1C">
            <w:rPr>
              <w:noProof/>
            </w:rPr>
            <w:t>3</w:t>
          </w:r>
          <w:r w:rsidR="003F24A1">
            <w:rPr>
              <w:noProof/>
            </w:rPr>
            <w:fldChar w:fldCharType="end"/>
          </w:r>
          <w:bookmarkEnd w:id="17"/>
          <w:r>
            <w:t xml:space="preserve"> Model grid and location</w:t>
          </w:r>
          <w:r w:rsidR="000C5147">
            <w:t>s</w:t>
          </w:r>
          <w:r>
            <w:t xml:space="preserve"> of </w:t>
          </w:r>
          <w:r w:rsidR="00C74AA5">
            <w:t xml:space="preserve">manually </w:t>
          </w:r>
          <w:r w:rsidR="00123245">
            <w:t xml:space="preserve">emplaced </w:t>
          </w:r>
          <w:r>
            <w:t xml:space="preserve">pilot points. </w:t>
          </w:r>
          <w:r w:rsidR="00C74AA5">
            <w:t>Note the higher density</w:t>
          </w:r>
          <w:r w:rsidR="00123245">
            <w:t xml:space="preserve"> of pilot points</w:t>
          </w:r>
          <w:r w:rsidR="00C74AA5">
            <w:t xml:space="preserve"> where the three branches of the stream join.</w:t>
          </w:r>
        </w:p>
        <w:p w14:paraId="2A57CE4A" w14:textId="533967C4" w:rsidR="000706DA" w:rsidRDefault="000706DA" w:rsidP="000706DA">
          <w:pPr>
            <w:pStyle w:val="Heading3"/>
          </w:pPr>
          <w:bookmarkStart w:id="18" w:name="_Toc61873556"/>
          <w:r>
            <w:t>The PLPROC Input File</w:t>
          </w:r>
          <w:bookmarkEnd w:id="18"/>
        </w:p>
        <w:p w14:paraId="6FE4748A" w14:textId="2E0D67A8" w:rsidR="000706DA" w:rsidRDefault="00123245" w:rsidP="000706DA">
          <w:r>
            <w:t>This</w:t>
          </w:r>
          <w:r w:rsidR="000706DA">
            <w:t xml:space="preserve"> section demonstrates how to </w:t>
          </w:r>
          <w:r>
            <w:t>construct</w:t>
          </w:r>
          <w:r w:rsidR="000706DA">
            <w:t xml:space="preserve"> a PLPROC input file</w:t>
          </w:r>
          <w:r w:rsidR="00D6464E">
            <w:t xml:space="preserve"> to interpolate from pilot points to the model drain cells</w:t>
          </w:r>
          <w:r w:rsidR="000706DA">
            <w:t>.</w:t>
          </w:r>
          <w:r w:rsidR="00D6464E">
            <w:t xml:space="preserve"> </w:t>
          </w:r>
          <w:r>
            <w:t xml:space="preserve">We assume that you are at least somewhat </w:t>
          </w:r>
          <w:r w:rsidR="00D6464E">
            <w:t>familiar with PLPROC and its</w:t>
          </w:r>
          <w:r>
            <w:t xml:space="preserve"> function; nevertheless, while reading this section, you may benefit from having the PLPROC manual close at hand</w:t>
          </w:r>
          <w:r w:rsidR="00D6464E">
            <w:t xml:space="preserve">. Other </w:t>
          </w:r>
          <w:hyperlink r:id="rId28" w:history="1">
            <w:r w:rsidR="00D6464E" w:rsidRPr="00D159D8">
              <w:rPr>
                <w:rStyle w:val="Hyperlink"/>
              </w:rPr>
              <w:t>GMDSI tutorials</w:t>
            </w:r>
          </w:hyperlink>
          <w:r w:rsidR="00D6464E">
            <w:t xml:space="preserve"> go into greater detail on how to</w:t>
          </w:r>
          <w:r>
            <w:t xml:space="preserve"> set up and</w:t>
          </w:r>
          <w:r w:rsidR="00D6464E">
            <w:t xml:space="preserve"> use </w:t>
          </w:r>
          <w:r>
            <w:t>PLPROC scripts</w:t>
          </w:r>
          <w:r w:rsidR="00D6464E">
            <w:t xml:space="preserve">. </w:t>
          </w:r>
        </w:p>
        <w:p w14:paraId="0871B610" w14:textId="534E56F8" w:rsidR="00484B25" w:rsidRDefault="00123245" w:rsidP="000706DA">
          <w:r>
            <w:t>We must write a script which accomplishes the following five steps.</w:t>
          </w:r>
        </w:p>
        <w:p w14:paraId="3CF54EB5" w14:textId="77777777" w:rsidR="00484B25" w:rsidRDefault="00484B25" w:rsidP="00484B25">
          <w:pPr>
            <w:pStyle w:val="ListParagraph"/>
            <w:numPr>
              <w:ilvl w:val="0"/>
              <w:numId w:val="44"/>
            </w:numPr>
          </w:pPr>
          <w:r>
            <w:t>Read the model geometry;</w:t>
          </w:r>
        </w:p>
        <w:p w14:paraId="29D94F4B" w14:textId="77777777" w:rsidR="00484B25" w:rsidRDefault="00484B25" w:rsidP="00484B25">
          <w:pPr>
            <w:pStyle w:val="ListParagraph"/>
            <w:numPr>
              <w:ilvl w:val="0"/>
              <w:numId w:val="44"/>
            </w:numPr>
          </w:pPr>
          <w:r>
            <w:t>Read the pilot point geometry;</w:t>
          </w:r>
        </w:p>
        <w:p w14:paraId="10C3CC69" w14:textId="77777777" w:rsidR="00484B25" w:rsidRDefault="00484B25" w:rsidP="00484B25">
          <w:pPr>
            <w:pStyle w:val="ListParagraph"/>
            <w:numPr>
              <w:ilvl w:val="0"/>
              <w:numId w:val="44"/>
            </w:numPr>
          </w:pPr>
          <w:r>
            <w:t>Define how to interpolate from pilot points to model cells;</w:t>
          </w:r>
        </w:p>
        <w:p w14:paraId="42859BA8" w14:textId="77777777" w:rsidR="00484B25" w:rsidRDefault="00484B25" w:rsidP="00484B25">
          <w:pPr>
            <w:pStyle w:val="ListParagraph"/>
            <w:numPr>
              <w:ilvl w:val="0"/>
              <w:numId w:val="44"/>
            </w:numPr>
          </w:pPr>
          <w:r>
            <w:t>Undertake the interpolation;</w:t>
          </w:r>
        </w:p>
        <w:p w14:paraId="1AB148C3" w14:textId="02E62B41" w:rsidR="00484B25" w:rsidRDefault="00484B25" w:rsidP="00484B25">
          <w:pPr>
            <w:pStyle w:val="ListParagraph"/>
            <w:numPr>
              <w:ilvl w:val="0"/>
              <w:numId w:val="44"/>
            </w:numPr>
          </w:pPr>
          <w:r>
            <w:t>Write hydraulic property values to model</w:t>
          </w:r>
          <w:r w:rsidR="00123245">
            <w:t xml:space="preserve"> input</w:t>
          </w:r>
          <w:r>
            <w:t xml:space="preserve"> files.</w:t>
          </w:r>
        </w:p>
        <w:p w14:paraId="590D9B2D" w14:textId="7F6B581C" w:rsidR="00484B25" w:rsidRDefault="00484B25" w:rsidP="00484B25">
          <w:proofErr w:type="gramStart"/>
          <w:r>
            <w:t>Let</w:t>
          </w:r>
          <w:r w:rsidR="00123245">
            <w:t>’s</w:t>
          </w:r>
          <w:proofErr w:type="gramEnd"/>
          <w:r>
            <w:t xml:space="preserve"> get started.</w:t>
          </w:r>
        </w:p>
        <w:p w14:paraId="12911F22" w14:textId="54201937" w:rsidR="00484B25" w:rsidRDefault="00484B25" w:rsidP="00484B25">
          <w:pPr>
            <w:pStyle w:val="steps"/>
          </w:pPr>
          <w:bookmarkStart w:id="19" w:name="_Ref61432084"/>
          <w:r>
            <w:t xml:space="preserve">Open an empty text file. Name it </w:t>
          </w:r>
          <w:r>
            <w:rPr>
              <w:i/>
              <w:iCs/>
            </w:rPr>
            <w:t>plproc_drains1.dat</w:t>
          </w:r>
          <w:r>
            <w:t xml:space="preserve"> and type in the function below to read model grid specifications:</w:t>
          </w:r>
          <w:bookmarkEnd w:id="19"/>
        </w:p>
        <w:tbl>
          <w:tblPr>
            <w:tblStyle w:val="TableGrid"/>
            <w:tblW w:w="0" w:type="auto"/>
            <w:tblLook w:val="04A0" w:firstRow="1" w:lastRow="0" w:firstColumn="1" w:lastColumn="0" w:noHBand="0" w:noVBand="1"/>
          </w:tblPr>
          <w:tblGrid>
            <w:gridCol w:w="9736"/>
          </w:tblGrid>
          <w:tr w:rsidR="00484B25" w14:paraId="11B660EB" w14:textId="77777777" w:rsidTr="00AD38D5">
            <w:trPr>
              <w:cantSplit/>
            </w:trPr>
            <w:tc>
              <w:tcPr>
                <w:tcW w:w="9736" w:type="dxa"/>
              </w:tcPr>
              <w:p w14:paraId="759763DF" w14:textId="7451FA97" w:rsidR="00484B25" w:rsidRPr="00484B25" w:rsidRDefault="00123245" w:rsidP="00484B25">
                <w:pPr>
                  <w:pStyle w:val="commandlinetext"/>
                </w:pPr>
                <w:r w:rsidRPr="00484B25">
                  <w:t>C</w:t>
                </w:r>
                <w:r w:rsidR="00484B25" w:rsidRPr="00484B25">
                  <w:t>l_mf6 = read_mf6_grid_specs(file=model.disv.grb,       &amp;</w:t>
                </w:r>
              </w:p>
              <w:p w14:paraId="4BDF5015" w14:textId="77777777" w:rsidR="00484B25" w:rsidRPr="00484B25" w:rsidRDefault="00484B25" w:rsidP="00484B25">
                <w:pPr>
                  <w:pStyle w:val="commandlinetext"/>
                </w:pPr>
                <w:r w:rsidRPr="00484B25">
                  <w:t xml:space="preserve">                              dimensions=3,             &amp;</w:t>
                </w:r>
              </w:p>
              <w:p w14:paraId="51100906" w14:textId="77777777" w:rsidR="00484B25" w:rsidRPr="00484B25" w:rsidRDefault="00484B25" w:rsidP="00484B25">
                <w:pPr>
                  <w:pStyle w:val="commandlinetext"/>
                </w:pPr>
                <w:r w:rsidRPr="00484B25">
                  <w:t xml:space="preserve">                              </w:t>
                </w:r>
                <w:proofErr w:type="spellStart"/>
                <w:r w:rsidRPr="00484B25">
                  <w:t>slist_layernum</w:t>
                </w:r>
                <w:proofErr w:type="spellEnd"/>
                <w:r w:rsidRPr="00484B25">
                  <w:t xml:space="preserve"> = layer,   &amp;</w:t>
                </w:r>
              </w:p>
              <w:p w14:paraId="2437F4C8" w14:textId="6F370B63" w:rsidR="00484B25" w:rsidRDefault="00484B25" w:rsidP="00484B25">
                <w:pPr>
                  <w:pStyle w:val="commandlinetext"/>
                </w:pPr>
                <w:r w:rsidRPr="00484B25">
                  <w:t xml:space="preserve">                              </w:t>
                </w:r>
                <w:proofErr w:type="spellStart"/>
                <w:r w:rsidRPr="00484B25">
                  <w:t>slist_idomain</w:t>
                </w:r>
                <w:proofErr w:type="spellEnd"/>
                <w:r w:rsidRPr="00484B25">
                  <w:t xml:space="preserve">  = </w:t>
                </w:r>
                <w:proofErr w:type="spellStart"/>
                <w:r w:rsidRPr="00484B25">
                  <w:t>idomain</w:t>
                </w:r>
                <w:proofErr w:type="spellEnd"/>
                <w:r w:rsidRPr="00484B25">
                  <w:t>)</w:t>
                </w:r>
              </w:p>
            </w:tc>
          </w:tr>
        </w:tbl>
        <w:p w14:paraId="44DFFB52" w14:textId="3B25E267" w:rsidR="000706DA" w:rsidRDefault="00484B25" w:rsidP="00867D8C">
          <w:pPr>
            <w:pStyle w:val="steps"/>
          </w:pPr>
          <w:r>
            <w:lastRenderedPageBreak/>
            <w:t xml:space="preserve">This function tells PLPROC to create </w:t>
          </w:r>
          <w:r w:rsidR="00123245">
            <w:t xml:space="preserve">a </w:t>
          </w:r>
          <w:r>
            <w:t>CLIST</w:t>
          </w:r>
          <w:r w:rsidR="00DC15CE">
            <w:t xml:space="preserve"> (</w:t>
          </w:r>
          <w:proofErr w:type="spellStart"/>
          <w:r w:rsidR="00DC15CE">
            <w:t>i.e</w:t>
          </w:r>
          <w:proofErr w:type="spellEnd"/>
          <w:r w:rsidR="00DC15CE">
            <w:t xml:space="preserve"> a coordinate list)</w:t>
          </w:r>
          <w:r>
            <w:t xml:space="preserve"> named </w:t>
          </w:r>
          <w:r w:rsidRPr="00484B25">
            <w:rPr>
              <w:i/>
              <w:iCs/>
            </w:rPr>
            <w:t>cl_mf6</w:t>
          </w:r>
          <w:r>
            <w:t xml:space="preserve">, </w:t>
          </w:r>
          <w:r w:rsidR="00123245">
            <w:t xml:space="preserve">based on the contents of </w:t>
          </w:r>
          <w:r>
            <w:t>the binary grid fi</w:t>
          </w:r>
          <w:r w:rsidR="00A74A13">
            <w:t>l</w:t>
          </w:r>
          <w:r>
            <w:t xml:space="preserve">e </w:t>
          </w:r>
          <w:r>
            <w:rPr>
              <w:i/>
              <w:iCs/>
            </w:rPr>
            <w:t>model.disv.grb</w:t>
          </w:r>
          <w:r w:rsidR="00123245">
            <w:t xml:space="preserve"> written by MODFLOW 6</w:t>
          </w:r>
          <w:r>
            <w:t xml:space="preserve"> </w:t>
          </w:r>
          <w:r w:rsidR="00123245">
            <w:t xml:space="preserve">Even though the MODFLOW 6 model is of the DISV type, we have chosen to represent it (internally to PLPROC) as a </w:t>
          </w:r>
          <w:r>
            <w:t>three-dimensional</w:t>
          </w:r>
          <w:r w:rsidR="00123245">
            <w:t xml:space="preserve"> rather than </w:t>
          </w:r>
          <w:r w:rsidR="00AD38D5">
            <w:t>two-dimensional</w:t>
          </w:r>
          <w:r w:rsidR="00123245">
            <w:t xml:space="preserve"> grid. This function</w:t>
          </w:r>
          <w:r>
            <w:t xml:space="preserve"> also create</w:t>
          </w:r>
          <w:r w:rsidR="00123245">
            <w:t>s</w:t>
          </w:r>
          <w:r>
            <w:t xml:space="preserve"> </w:t>
          </w:r>
          <w:r w:rsidR="00123245">
            <w:t xml:space="preserve">ancillary </w:t>
          </w:r>
          <w:r>
            <w:t>SLIST</w:t>
          </w:r>
          <w:r w:rsidR="00D6647B">
            <w:t>S</w:t>
          </w:r>
          <w:r>
            <w:t xml:space="preserve"> for </w:t>
          </w:r>
          <w:r w:rsidR="00161D87">
            <w:t xml:space="preserve">cell </w:t>
          </w:r>
          <w:r>
            <w:t xml:space="preserve">IDOMAIN </w:t>
          </w:r>
          <w:r w:rsidR="00161D87">
            <w:t xml:space="preserve">values </w:t>
          </w:r>
          <w:r>
            <w:t>and LAYER number</w:t>
          </w:r>
          <w:r w:rsidR="00161D87">
            <w:t>s</w:t>
          </w:r>
          <w:r w:rsidR="00A74A13">
            <w:t xml:space="preserve"> (</w:t>
          </w:r>
          <w:r w:rsidR="00D6647B">
            <w:t>although</w:t>
          </w:r>
          <w:r>
            <w:t xml:space="preserve"> </w:t>
          </w:r>
          <w:r w:rsidR="00161D87">
            <w:t>the latter are</w:t>
          </w:r>
          <w:r>
            <w:t xml:space="preserve"> not relevant for the current exercise</w:t>
          </w:r>
          <w:r w:rsidR="00A74A13">
            <w:t>)</w:t>
          </w:r>
          <w:r>
            <w:t>.</w:t>
          </w:r>
          <w:r w:rsidR="00831129">
            <w:t xml:space="preserve"> An SLIST (for “selection list” is a list of integer values that are commonly used for identification of subgroups of an associated PLIST).</w:t>
          </w:r>
        </w:p>
        <w:p w14:paraId="1A7AD8EC" w14:textId="46BE5CA2" w:rsidR="00484B25" w:rsidRDefault="00484B25" w:rsidP="00867D8C">
          <w:pPr>
            <w:pStyle w:val="steps"/>
          </w:pPr>
          <w:bookmarkStart w:id="20" w:name="_Ref61432087"/>
          <w:r>
            <w:t xml:space="preserve">Next, we need to create an SLIST </w:t>
          </w:r>
          <w:r w:rsidR="00161D87">
            <w:t xml:space="preserve">that identifies cells to which </w:t>
          </w:r>
          <w:r>
            <w:t xml:space="preserve">DRN </w:t>
          </w:r>
          <w:r w:rsidR="00161D87">
            <w:t>boundary conditions have been assigned.</w:t>
          </w:r>
          <w:r>
            <w:t xml:space="preserve"> </w:t>
          </w:r>
          <w:r w:rsidR="00CB66B3">
            <w:t xml:space="preserve"> This SLIST is named </w:t>
          </w:r>
          <w:proofErr w:type="spellStart"/>
          <w:r w:rsidR="00CB66B3" w:rsidRPr="00CB66B3">
            <w:rPr>
              <w:i/>
              <w:iCs/>
            </w:rPr>
            <w:t>draincells_</w:t>
          </w:r>
          <w:r w:rsidR="00CB66B3" w:rsidRPr="008019EC">
            <w:rPr>
              <w:i/>
              <w:iCs/>
            </w:rPr>
            <w:t>mfs</w:t>
          </w:r>
          <w:proofErr w:type="spellEnd"/>
          <w:r w:rsidR="00CB66B3">
            <w:t xml:space="preserve">. </w:t>
          </w:r>
          <w:r w:rsidR="00161D87" w:rsidRPr="00CB66B3">
            <w:t>This</w:t>
          </w:r>
          <w:r w:rsidR="00161D87">
            <w:t xml:space="preserve"> can be</w:t>
          </w:r>
          <w:r>
            <w:t xml:space="preserve"> accomplish</w:t>
          </w:r>
          <w:r w:rsidR="00161D87">
            <w:t>ed</w:t>
          </w:r>
          <w:r>
            <w:t xml:space="preserve"> this using the </w:t>
          </w:r>
          <w:r>
            <w:rPr>
              <w:i/>
              <w:iCs/>
            </w:rPr>
            <w:t xml:space="preserve">find_cells_in_lists() </w:t>
          </w:r>
          <w:r>
            <w:t>function</w:t>
          </w:r>
          <w:r w:rsidR="00161D87">
            <w:t xml:space="preserve">. This function reads the MODFLOW 6 input file </w:t>
          </w:r>
          <w:r>
            <w:t>containing</w:t>
          </w:r>
          <w:r w:rsidR="00161D87">
            <w:t xml:space="preserve"> </w:t>
          </w:r>
          <w:r>
            <w:t>DRN data (</w:t>
          </w:r>
          <w:r w:rsidRPr="00484B25">
            <w:rPr>
              <w:i/>
              <w:iCs/>
            </w:rPr>
            <w:t>model.drn_stress_period_data_1.txt</w:t>
          </w:r>
          <w:r>
            <w:t>). Add the following</w:t>
          </w:r>
          <w:r w:rsidR="00161D87">
            <w:t xml:space="preserve"> function</w:t>
          </w:r>
          <w:r>
            <w:t xml:space="preserve"> to the input file</w:t>
          </w:r>
          <w:r w:rsidR="00161D87">
            <w:t>. (Cut and paste from this document if that helps).</w:t>
          </w:r>
          <w:bookmarkEnd w:id="20"/>
        </w:p>
        <w:tbl>
          <w:tblPr>
            <w:tblStyle w:val="TableGrid"/>
            <w:tblW w:w="0" w:type="auto"/>
            <w:tblLook w:val="04A0" w:firstRow="1" w:lastRow="0" w:firstColumn="1" w:lastColumn="0" w:noHBand="0" w:noVBand="1"/>
          </w:tblPr>
          <w:tblGrid>
            <w:gridCol w:w="9736"/>
          </w:tblGrid>
          <w:tr w:rsidR="00484B25" w:rsidRPr="00E80EA3" w14:paraId="7F831264" w14:textId="77777777" w:rsidTr="00484B25">
            <w:tc>
              <w:tcPr>
                <w:tcW w:w="9736" w:type="dxa"/>
              </w:tcPr>
              <w:p w14:paraId="649841A4" w14:textId="77777777" w:rsidR="00484B25" w:rsidRPr="00E80EA3" w:rsidRDefault="00484B25" w:rsidP="00E80EA3">
                <w:pPr>
                  <w:pStyle w:val="commandlinetext"/>
                </w:pPr>
                <w:r w:rsidRPr="00E80EA3">
                  <w:t>draincells_mf6 = cl_mf6.find_cells_in_lists(                   &amp;</w:t>
                </w:r>
              </w:p>
              <w:p w14:paraId="401B0B04" w14:textId="77777777" w:rsidR="00484B25" w:rsidRPr="00E80EA3" w:rsidRDefault="00484B25" w:rsidP="00E80EA3">
                <w:pPr>
                  <w:pStyle w:val="commandlinetext"/>
                </w:pPr>
                <w:r w:rsidRPr="00E80EA3">
                  <w:t xml:space="preserve">                 file=model.drn_stress_period_data_1.txt,      &amp;</w:t>
                </w:r>
              </w:p>
              <w:p w14:paraId="68827B82" w14:textId="77777777" w:rsidR="00484B25" w:rsidRPr="00E80EA3" w:rsidRDefault="00484B25" w:rsidP="00E80EA3">
                <w:pPr>
                  <w:pStyle w:val="commandlinetext"/>
                </w:pPr>
                <w:r w:rsidRPr="00E80EA3">
                  <w:t xml:space="preserve">                 model_type=mf6_disv,                          &amp;</w:t>
                </w:r>
              </w:p>
              <w:p w14:paraId="70C90902" w14:textId="77777777" w:rsidR="00484B25" w:rsidRPr="00E80EA3" w:rsidRDefault="00484B25" w:rsidP="00E80EA3">
                <w:pPr>
                  <w:pStyle w:val="commandlinetext"/>
                </w:pPr>
                <w:r w:rsidRPr="00E80EA3">
                  <w:t xml:space="preserve">                 list_col_start=1,                             &amp;</w:t>
                </w:r>
              </w:p>
              <w:p w14:paraId="6B6B894F" w14:textId="77777777" w:rsidR="00484B25" w:rsidRPr="00E80EA3" w:rsidRDefault="00484B25" w:rsidP="00E80EA3">
                <w:pPr>
                  <w:pStyle w:val="commandlinetext"/>
                </w:pPr>
                <w:r w:rsidRPr="00E80EA3">
                  <w:t xml:space="preserve">                 keytext_start='top_of_file',                  &amp;</w:t>
                </w:r>
              </w:p>
              <w:p w14:paraId="72F36BFF" w14:textId="177F9802" w:rsidR="00484B25" w:rsidRPr="00E80EA3" w:rsidRDefault="00484B25" w:rsidP="00E80EA3">
                <w:pPr>
                  <w:pStyle w:val="commandlinetext"/>
                </w:pPr>
                <w:r w:rsidRPr="00E80EA3">
                  <w:t xml:space="preserve">                 keytext_end='end_of_file')</w:t>
                </w:r>
              </w:p>
            </w:tc>
          </w:tr>
        </w:tbl>
        <w:p w14:paraId="6189F0A9" w14:textId="2DF38087" w:rsidR="00484B25" w:rsidRDefault="00161D87" w:rsidP="00AD38D5">
          <w:pPr>
            <w:pStyle w:val="steps"/>
            <w:spacing w:before="240"/>
          </w:pPr>
          <w:r>
            <w:t xml:space="preserve">Because the </w:t>
          </w:r>
          <w:r w:rsidRPr="00AD38D5">
            <w:rPr>
              <w:i/>
              <w:iCs/>
            </w:rPr>
            <w:t>model_type</w:t>
          </w:r>
          <w:r>
            <w:t xml:space="preserve"> is designated as “mf6_disv”, PLPROC knows that cells in this file are identified by layer number and layer index (</w:t>
          </w:r>
          <w:proofErr w:type="gramStart"/>
          <w:r>
            <w:t>i.e.</w:t>
          </w:r>
          <w:proofErr w:type="gramEnd"/>
          <w:r>
            <w:t xml:space="preserve"> </w:t>
          </w:r>
          <w:proofErr w:type="spellStart"/>
          <w:r w:rsidRPr="00161D87">
            <w:rPr>
              <w:i/>
              <w:iCs/>
            </w:rPr>
            <w:t>icpl</w:t>
          </w:r>
          <w:proofErr w:type="spellEnd"/>
          <w:r>
            <w:t xml:space="preserve">). Because </w:t>
          </w:r>
          <w:r>
            <w:rPr>
              <w:i/>
              <w:iCs/>
            </w:rPr>
            <w:t xml:space="preserve">list_col_start </w:t>
          </w:r>
          <w:r>
            <w:t xml:space="preserve">is set to 1, it knows that layer numbers are read from column 1 and that cell </w:t>
          </w:r>
          <w:proofErr w:type="spellStart"/>
          <w:r w:rsidRPr="00AD38D5">
            <w:rPr>
              <w:i/>
              <w:iCs/>
            </w:rPr>
            <w:t>icpl</w:t>
          </w:r>
          <w:proofErr w:type="spellEnd"/>
          <w:r>
            <w:t xml:space="preserve"> values are read from </w:t>
          </w:r>
          <w:proofErr w:type="spellStart"/>
          <w:r>
            <w:t>columne</w:t>
          </w:r>
          <w:proofErr w:type="spellEnd"/>
          <w:r>
            <w:t xml:space="preserve"> 2. Armed with this information, </w:t>
          </w:r>
          <w:r w:rsidR="00484B25">
            <w:t>PLPROC read</w:t>
          </w:r>
          <w:r>
            <w:t>s</w:t>
          </w:r>
          <w:r w:rsidR="00484B25">
            <w:t xml:space="preserve"> all rows of file </w:t>
          </w:r>
          <w:r w:rsidR="00484B25" w:rsidRPr="00484B25">
            <w:rPr>
              <w:i/>
              <w:iCs/>
            </w:rPr>
            <w:t>model.drn_stress_period_data_1.txt</w:t>
          </w:r>
          <w:r w:rsidR="00484B25">
            <w:t xml:space="preserve">  to create a list of </w:t>
          </w:r>
          <w:r>
            <w:t xml:space="preserve">DRN </w:t>
          </w:r>
          <w:r w:rsidR="00484B25">
            <w:t xml:space="preserve">cells. These are </w:t>
          </w:r>
          <w:r w:rsidR="00E80EA3">
            <w:t xml:space="preserve">stored in </w:t>
          </w:r>
          <w:r>
            <w:t xml:space="preserve">an </w:t>
          </w:r>
          <w:r w:rsidR="00E80EA3">
            <w:t xml:space="preserve">SLIST named </w:t>
          </w:r>
          <w:r w:rsidR="00E80EA3">
            <w:rPr>
              <w:i/>
              <w:iCs/>
            </w:rPr>
            <w:t xml:space="preserve">draincells_mf6 </w:t>
          </w:r>
          <w:r w:rsidR="00E80EA3">
            <w:t>for further use.</w:t>
          </w:r>
        </w:p>
        <w:p w14:paraId="051DC069" w14:textId="71967961" w:rsidR="00E80EA3" w:rsidRDefault="00E80EA3" w:rsidP="00E80EA3">
          <w:pPr>
            <w:pStyle w:val="steps"/>
          </w:pPr>
          <w:bookmarkStart w:id="21" w:name="_Ref61432380"/>
          <w:r>
            <w:t>Now that we have read the model geometry and identified drain cells, we need to obtain the</w:t>
          </w:r>
          <w:r w:rsidR="00161D87">
            <w:t xml:space="preserve"> locations of</w:t>
          </w:r>
          <w:r>
            <w:t xml:space="preserve"> pilot point</w:t>
          </w:r>
          <w:r w:rsidR="00161D87">
            <w:t>s, and the conductance values that are associated with them.</w:t>
          </w:r>
          <w:r>
            <w:t xml:space="preserve"> We can accomplish this using the </w:t>
          </w:r>
          <w:r>
            <w:rPr>
              <w:i/>
              <w:iCs/>
            </w:rPr>
            <w:t>read_list_file()</w:t>
          </w:r>
          <w:r>
            <w:t xml:space="preserve"> function. Add the following to the</w:t>
          </w:r>
          <w:r w:rsidR="00161D87">
            <w:t xml:space="preserve"> PLPROC</w:t>
          </w:r>
          <w:r>
            <w:t xml:space="preserve"> input file:</w:t>
          </w:r>
          <w:bookmarkEnd w:id="21"/>
        </w:p>
        <w:tbl>
          <w:tblPr>
            <w:tblStyle w:val="TableGrid"/>
            <w:tblW w:w="9781" w:type="dxa"/>
            <w:tblInd w:w="-5" w:type="dxa"/>
            <w:tblLook w:val="04A0" w:firstRow="1" w:lastRow="0" w:firstColumn="1" w:lastColumn="0" w:noHBand="0" w:noVBand="1"/>
          </w:tblPr>
          <w:tblGrid>
            <w:gridCol w:w="9781"/>
          </w:tblGrid>
          <w:tr w:rsidR="00E80EA3" w14:paraId="3CBA4B66" w14:textId="77777777" w:rsidTr="00AD38D5">
            <w:trPr>
              <w:cantSplit/>
            </w:trPr>
            <w:tc>
              <w:tcPr>
                <w:tcW w:w="9781" w:type="dxa"/>
              </w:tcPr>
              <w:p w14:paraId="61FB1EAB" w14:textId="77777777" w:rsidR="00E80EA3" w:rsidRDefault="00E80EA3" w:rsidP="00E80EA3">
                <w:pPr>
                  <w:pStyle w:val="commandlinetext"/>
                </w:pPr>
                <w:proofErr w:type="spellStart"/>
                <w:r>
                  <w:t>cl_pp</w:t>
                </w:r>
                <w:proofErr w:type="spellEnd"/>
                <w:r>
                  <w:t xml:space="preserve"> = read_list_file(file='drainpp.dat',             &amp;</w:t>
                </w:r>
              </w:p>
              <w:p w14:paraId="79D472C4" w14:textId="77777777" w:rsidR="00E80EA3" w:rsidRDefault="00E80EA3" w:rsidP="00E80EA3">
                <w:pPr>
                  <w:pStyle w:val="commandlinetext"/>
                </w:pPr>
                <w:r>
                  <w:t xml:space="preserve">                       </w:t>
                </w:r>
                <w:proofErr w:type="spellStart"/>
                <w:r>
                  <w:t>id_type</w:t>
                </w:r>
                <w:proofErr w:type="spellEnd"/>
                <w:r>
                  <w:t>='integer',              &amp;</w:t>
                </w:r>
              </w:p>
              <w:p w14:paraId="6643B194" w14:textId="77777777" w:rsidR="00E80EA3" w:rsidRDefault="00E80EA3" w:rsidP="00E80EA3">
                <w:pPr>
                  <w:pStyle w:val="commandlinetext"/>
                </w:pPr>
                <w:r>
                  <w:t xml:space="preserve">                       </w:t>
                </w:r>
                <w:proofErr w:type="spellStart"/>
                <w:r>
                  <w:t>skiplines</w:t>
                </w:r>
                <w:proofErr w:type="spellEnd"/>
                <w:r>
                  <w:t>=1,                    &amp;</w:t>
                </w:r>
              </w:p>
              <w:p w14:paraId="4E0055A7" w14:textId="77777777" w:rsidR="00E80EA3" w:rsidRDefault="00E80EA3" w:rsidP="00E80EA3">
                <w:pPr>
                  <w:pStyle w:val="commandlinetext"/>
                </w:pPr>
                <w:r>
                  <w:t xml:space="preserve">                       dimensions=2,                   &amp;</w:t>
                </w:r>
              </w:p>
              <w:p w14:paraId="2E45898A" w14:textId="7DE2CE2B" w:rsidR="00E80EA3" w:rsidRDefault="00E80EA3" w:rsidP="00E80EA3">
                <w:pPr>
                  <w:pStyle w:val="commandlinetext"/>
                </w:pPr>
                <w:r>
                  <w:t xml:space="preserve">                       plist='</w:t>
                </w:r>
                <w:proofErr w:type="spellStart"/>
                <w:r>
                  <w:t>draincond_pp';column</w:t>
                </w:r>
                <w:proofErr w:type="spellEnd"/>
                <w:r>
                  <w:t>=4)</w:t>
                </w:r>
              </w:p>
            </w:tc>
          </w:tr>
        </w:tbl>
        <w:p w14:paraId="702A49A2" w14:textId="77777777" w:rsidR="00E80EA3" w:rsidRDefault="00E80EA3" w:rsidP="00E80EA3">
          <w:pPr>
            <w:pStyle w:val="steps"/>
            <w:numPr>
              <w:ilvl w:val="0"/>
              <w:numId w:val="0"/>
            </w:numPr>
            <w:ind w:left="360" w:hanging="360"/>
          </w:pPr>
        </w:p>
        <w:p w14:paraId="02477CE9" w14:textId="73297E12" w:rsidR="00E80EA3" w:rsidRDefault="00BF688F" w:rsidP="00E80EA3">
          <w:pPr>
            <w:pStyle w:val="steps"/>
          </w:pPr>
          <w:r>
            <w:t xml:space="preserve">Using data contained in the list file </w:t>
          </w:r>
          <w:r w:rsidRPr="00BF688F">
            <w:rPr>
              <w:i/>
              <w:iCs/>
            </w:rPr>
            <w:t>drainpp.dat</w:t>
          </w:r>
          <w:r>
            <w:t xml:space="preserve">, </w:t>
          </w:r>
          <w:r w:rsidR="00E80EA3">
            <w:t xml:space="preserve">we have created a new CLIST for pilot points named </w:t>
          </w:r>
          <w:proofErr w:type="spellStart"/>
          <w:r w:rsidR="00E80EA3">
            <w:rPr>
              <w:i/>
              <w:iCs/>
            </w:rPr>
            <w:t>cl_pp</w:t>
          </w:r>
          <w:proofErr w:type="spellEnd"/>
          <w:r w:rsidR="00E80EA3">
            <w:t>. We have also created an associated PLIST (</w:t>
          </w:r>
          <w:r>
            <w:t xml:space="preserve">a PLIST is a </w:t>
          </w:r>
          <w:r w:rsidR="00E80EA3">
            <w:t>“parameter list”) using conductance values</w:t>
          </w:r>
          <w:r>
            <w:t xml:space="preserve"> featured</w:t>
          </w:r>
          <w:r w:rsidR="00E80EA3">
            <w:t xml:space="preserve"> in the fourth column of the</w:t>
          </w:r>
          <w:r>
            <w:t xml:space="preserve"> list</w:t>
          </w:r>
          <w:r w:rsidR="00E80EA3">
            <w:t xml:space="preserve"> file. </w:t>
          </w:r>
        </w:p>
        <w:p w14:paraId="3F3392BB" w14:textId="3CAC0DF2" w:rsidR="00E80EA3" w:rsidRDefault="00E80EA3" w:rsidP="00E80EA3">
          <w:pPr>
            <w:pStyle w:val="steps"/>
          </w:pPr>
          <w:bookmarkStart w:id="22" w:name="_Ref61432921"/>
          <w:r>
            <w:t xml:space="preserve">Next, we </w:t>
          </w:r>
          <w:r w:rsidR="00DC15CE">
            <w:t>must</w:t>
          </w:r>
          <w:r>
            <w:t xml:space="preserve"> create a PLIST associated </w:t>
          </w:r>
          <w:r w:rsidR="00DC15CE">
            <w:t xml:space="preserve">with </w:t>
          </w:r>
          <w:r>
            <w:t>the model grid CLIST (</w:t>
          </w:r>
          <w:r>
            <w:rPr>
              <w:i/>
              <w:iCs/>
            </w:rPr>
            <w:t>cl_mf6</w:t>
          </w:r>
          <w:r>
            <w:t>).</w:t>
          </w:r>
          <w:r w:rsidR="00DC15CE">
            <w:t xml:space="preserve"> This is the PLIST to which drain cell conductances will be interpolated from pilot points; however, as we will see shortly, interpolation will only take place to cells in which a DRN boundary condition has been emplaced in the MODFLOW 6 model.</w:t>
          </w:r>
          <w:r>
            <w:t xml:space="preserve"> Add the following</w:t>
          </w:r>
          <w:r w:rsidR="00DC15CE">
            <w:t xml:space="preserve"> function</w:t>
          </w:r>
          <w:r>
            <w:t xml:space="preserve"> to the</w:t>
          </w:r>
          <w:r w:rsidR="00DC15CE">
            <w:t xml:space="preserve"> PLPROC</w:t>
          </w:r>
          <w:r>
            <w:t xml:space="preserve"> input file:</w:t>
          </w:r>
          <w:bookmarkEnd w:id="22"/>
        </w:p>
        <w:tbl>
          <w:tblPr>
            <w:tblStyle w:val="TableGrid"/>
            <w:tblW w:w="9781" w:type="dxa"/>
            <w:tblInd w:w="-5" w:type="dxa"/>
            <w:tblLook w:val="04A0" w:firstRow="1" w:lastRow="0" w:firstColumn="1" w:lastColumn="0" w:noHBand="0" w:noVBand="1"/>
          </w:tblPr>
          <w:tblGrid>
            <w:gridCol w:w="9781"/>
          </w:tblGrid>
          <w:tr w:rsidR="00E80EA3" w14:paraId="3B24B511" w14:textId="77777777" w:rsidTr="00CD07AF">
            <w:tc>
              <w:tcPr>
                <w:tcW w:w="9781" w:type="dxa"/>
              </w:tcPr>
              <w:p w14:paraId="58FB48CD" w14:textId="188570F9" w:rsidR="00E80EA3" w:rsidRDefault="00E80EA3" w:rsidP="00E80EA3">
                <w:pPr>
                  <w:pStyle w:val="commandlinetext"/>
                </w:pPr>
                <w:r w:rsidRPr="00E80EA3">
                  <w:t>draincond_mf6=</w:t>
                </w:r>
                <w:proofErr w:type="spellStart"/>
                <w:r w:rsidRPr="00E80EA3">
                  <w:t>new_plist</w:t>
                </w:r>
                <w:proofErr w:type="spellEnd"/>
                <w:r w:rsidRPr="00E80EA3">
                  <w:t>(</w:t>
                </w:r>
                <w:proofErr w:type="spellStart"/>
                <w:r w:rsidRPr="00E80EA3">
                  <w:t>reference_clist</w:t>
                </w:r>
                <w:proofErr w:type="spellEnd"/>
                <w:r w:rsidRPr="00E80EA3">
                  <w:t>=cl_mf6,value=0.0)</w:t>
                </w:r>
              </w:p>
            </w:tc>
          </w:tr>
        </w:tbl>
        <w:p w14:paraId="6126ADB2" w14:textId="6CBED3DE" w:rsidR="00E80EA3" w:rsidRDefault="00E80EA3" w:rsidP="00E80EA3">
          <w:pPr>
            <w:pStyle w:val="steps"/>
            <w:numPr>
              <w:ilvl w:val="0"/>
              <w:numId w:val="0"/>
            </w:numPr>
            <w:ind w:left="360" w:hanging="360"/>
          </w:pPr>
        </w:p>
        <w:p w14:paraId="6FD2E627" w14:textId="23856A33" w:rsidR="00E80EA3" w:rsidRDefault="00E80EA3" w:rsidP="00E80EA3">
          <w:pPr>
            <w:pStyle w:val="steps"/>
          </w:pPr>
          <w:bookmarkStart w:id="23" w:name="_Ref61526029"/>
          <w:r>
            <w:t xml:space="preserve">Now we can interpolate conductance values from the pilot points </w:t>
          </w:r>
          <w:r w:rsidR="00CD07AF">
            <w:t xml:space="preserve">PLIST </w:t>
          </w:r>
          <w:r>
            <w:t>to</w:t>
          </w:r>
          <w:r w:rsidR="001A2EAD">
            <w:t xml:space="preserve"> the</w:t>
          </w:r>
          <w:r w:rsidR="00CD07AF">
            <w:t xml:space="preserve"> </w:t>
          </w:r>
          <w:r w:rsidR="00DD7579">
            <w:t>model</w:t>
          </w:r>
          <w:r>
            <w:t xml:space="preserve"> cells</w:t>
          </w:r>
          <w:r w:rsidR="00CD07AF">
            <w:t xml:space="preserve"> PLIST</w:t>
          </w:r>
          <w:r>
            <w:t>.</w:t>
          </w:r>
          <w:r w:rsidR="00CD07AF">
            <w:t xml:space="preserve"> For simplicity, we shall </w:t>
          </w:r>
          <w:r w:rsidR="001A2EAD">
            <w:t xml:space="preserve">employ </w:t>
          </w:r>
          <w:r w:rsidR="00CD07AF">
            <w:t>inverse power of distance</w:t>
          </w:r>
          <w:r w:rsidR="001A2EAD">
            <w:t xml:space="preserve"> interpolation </w:t>
          </w:r>
          <w:r w:rsidR="00CD07AF">
            <w:t xml:space="preserve">; however, any interpolation method could be used. </w:t>
          </w:r>
          <w:r w:rsidR="001A2EAD">
            <w:t xml:space="preserve">Through use of the “selection equation” on the left side of this function, </w:t>
          </w:r>
          <w:r w:rsidR="001A2EAD">
            <w:lastRenderedPageBreak/>
            <w:t xml:space="preserve">interpolation takes place only to those model cells to which a DRN boundary condition has been assigned. </w:t>
          </w:r>
          <w:r w:rsidR="00CD07AF">
            <w:t>Add the following</w:t>
          </w:r>
          <w:r w:rsidR="001A2EAD">
            <w:t xml:space="preserve"> function</w:t>
          </w:r>
          <w:r w:rsidR="00CD07AF">
            <w:t xml:space="preserve"> to the</w:t>
          </w:r>
          <w:r w:rsidR="001A2EAD">
            <w:t xml:space="preserve"> PLPROC</w:t>
          </w:r>
          <w:r w:rsidR="00CD07AF">
            <w:t xml:space="preserve"> input file:</w:t>
          </w:r>
          <w:bookmarkEnd w:id="23"/>
        </w:p>
        <w:tbl>
          <w:tblPr>
            <w:tblStyle w:val="TableGrid"/>
            <w:tblW w:w="9781" w:type="dxa"/>
            <w:tblInd w:w="-5" w:type="dxa"/>
            <w:tblLook w:val="04A0" w:firstRow="1" w:lastRow="0" w:firstColumn="1" w:lastColumn="0" w:noHBand="0" w:noVBand="1"/>
          </w:tblPr>
          <w:tblGrid>
            <w:gridCol w:w="9781"/>
          </w:tblGrid>
          <w:tr w:rsidR="00CD07AF" w14:paraId="0EE1EB01" w14:textId="77777777" w:rsidTr="00CD07AF">
            <w:tc>
              <w:tcPr>
                <w:tcW w:w="9781" w:type="dxa"/>
              </w:tcPr>
              <w:p w14:paraId="65E557F0" w14:textId="77777777" w:rsidR="00CD07AF" w:rsidRDefault="00CD07AF" w:rsidP="00CD07AF">
                <w:pPr>
                  <w:pStyle w:val="commandlinetext"/>
                </w:pPr>
                <w:r>
                  <w:t>draincond_mf6(select=(draincells_mf6.ne.0))=draincond_pp.ivd_interpolate_2d(&amp;</w:t>
                </w:r>
              </w:p>
              <w:p w14:paraId="1F3C5D66" w14:textId="24A8417E" w:rsidR="00CD07AF" w:rsidRDefault="00CD07AF" w:rsidP="00CD07AF">
                <w:pPr>
                  <w:pStyle w:val="commandlinetext"/>
                </w:pPr>
                <w:r>
                  <w:t xml:space="preserve">                                            transform='log',                     &amp;</w:t>
                </w:r>
              </w:p>
              <w:p w14:paraId="69D7C4B4" w14:textId="77777777" w:rsidR="00CD07AF" w:rsidRDefault="00CD07AF" w:rsidP="00CD07AF">
                <w:pPr>
                  <w:pStyle w:val="commandlinetext"/>
                </w:pPr>
                <w:r>
                  <w:t xml:space="preserve">                                            </w:t>
                </w:r>
                <w:proofErr w:type="spellStart"/>
                <w:r>
                  <w:t>inv_power</w:t>
                </w:r>
                <w:proofErr w:type="spellEnd"/>
                <w:r>
                  <w:t>=2.0,                        &amp;</w:t>
                </w:r>
              </w:p>
              <w:p w14:paraId="15A22581" w14:textId="77777777" w:rsidR="00CD07AF" w:rsidRDefault="00CD07AF" w:rsidP="00CD07AF">
                <w:pPr>
                  <w:pStyle w:val="commandlinetext"/>
                </w:pPr>
                <w:r>
                  <w:t xml:space="preserve">                                            </w:t>
                </w:r>
                <w:proofErr w:type="spellStart"/>
                <w:r>
                  <w:t>min_points</w:t>
                </w:r>
                <w:proofErr w:type="spellEnd"/>
                <w:r>
                  <w:t>=2,                         &amp;</w:t>
                </w:r>
              </w:p>
              <w:p w14:paraId="08857FDD" w14:textId="77777777" w:rsidR="00CD07AF" w:rsidRDefault="00CD07AF" w:rsidP="00CD07AF">
                <w:pPr>
                  <w:pStyle w:val="commandlinetext"/>
                </w:pPr>
                <w:r>
                  <w:t xml:space="preserve">                                            </w:t>
                </w:r>
                <w:proofErr w:type="spellStart"/>
                <w:r>
                  <w:t>max_points</w:t>
                </w:r>
                <w:proofErr w:type="spellEnd"/>
                <w:r>
                  <w:t>=20,                        &amp;</w:t>
                </w:r>
              </w:p>
              <w:p w14:paraId="5D0473F8" w14:textId="0486E508" w:rsidR="00CD07AF" w:rsidRDefault="00CD07AF" w:rsidP="00CD07AF">
                <w:pPr>
                  <w:pStyle w:val="commandlinetext"/>
                </w:pPr>
                <w:r>
                  <w:t xml:space="preserve">                                            </w:t>
                </w:r>
                <w:proofErr w:type="spellStart"/>
                <w:r>
                  <w:t>search_radius</w:t>
                </w:r>
                <w:proofErr w:type="spellEnd"/>
                <w:r>
                  <w:t>=1.0e20)</w:t>
                </w:r>
              </w:p>
            </w:tc>
          </w:tr>
        </w:tbl>
        <w:p w14:paraId="4F243A55" w14:textId="77777777" w:rsidR="00CD07AF" w:rsidRDefault="00CD07AF" w:rsidP="00CD07AF">
          <w:pPr>
            <w:pStyle w:val="steps"/>
            <w:numPr>
              <w:ilvl w:val="0"/>
              <w:numId w:val="0"/>
            </w:numPr>
            <w:ind w:left="360" w:hanging="360"/>
          </w:pPr>
        </w:p>
        <w:p w14:paraId="24FFD384" w14:textId="2D6CA1AC" w:rsidR="00484B25" w:rsidRDefault="00773F3A" w:rsidP="00773F3A">
          <w:pPr>
            <w:pStyle w:val="steps"/>
          </w:pPr>
          <w:bookmarkStart w:id="24" w:name="_Ref61436384"/>
          <w:r>
            <w:t xml:space="preserve">Finally, we </w:t>
          </w:r>
          <w:r w:rsidR="001A2EAD">
            <w:t xml:space="preserve">must </w:t>
          </w:r>
          <w:r>
            <w:t xml:space="preserve">write a new model input file </w:t>
          </w:r>
          <w:r w:rsidR="001A2EAD">
            <w:t>containing model conductance values interpolated from pilot points, these being contained in the</w:t>
          </w:r>
          <w:r>
            <w:t xml:space="preserve"> </w:t>
          </w:r>
          <w:r>
            <w:rPr>
              <w:i/>
              <w:iCs/>
            </w:rPr>
            <w:t>draincond_mf6</w:t>
          </w:r>
          <w:r>
            <w:t xml:space="preserve"> PLIST</w:t>
          </w:r>
          <w:r w:rsidR="001A2EAD">
            <w:t>.</w:t>
          </w:r>
          <w:r>
            <w:t xml:space="preserve"> MODFLOW 6 </w:t>
          </w:r>
          <w:r w:rsidR="001A2EAD">
            <w:t xml:space="preserve">will be directed to read this new file </w:t>
          </w:r>
          <w:r>
            <w:t xml:space="preserve">when running </w:t>
          </w:r>
          <w:r w:rsidR="001A2EAD">
            <w:t xml:space="preserve">a </w:t>
          </w:r>
          <w:r>
            <w:t xml:space="preserve">simulation. In our case, we use the </w:t>
          </w:r>
          <w:r>
            <w:rPr>
              <w:i/>
              <w:iCs/>
            </w:rPr>
            <w:t xml:space="preserve">replace_cells_in_lists() </w:t>
          </w:r>
          <w:r>
            <w:t>function (see the PLPROC manual for further details on this function). Add the following</w:t>
          </w:r>
          <w:r w:rsidR="001A2EAD">
            <w:t xml:space="preserve"> function</w:t>
          </w:r>
          <w:r>
            <w:t xml:space="preserve"> to the PLPROC input file:</w:t>
          </w:r>
          <w:bookmarkEnd w:id="24"/>
        </w:p>
        <w:tbl>
          <w:tblPr>
            <w:tblStyle w:val="TableGrid"/>
            <w:tblW w:w="9781" w:type="dxa"/>
            <w:tblInd w:w="-5" w:type="dxa"/>
            <w:tblLook w:val="04A0" w:firstRow="1" w:lastRow="0" w:firstColumn="1" w:lastColumn="0" w:noHBand="0" w:noVBand="1"/>
          </w:tblPr>
          <w:tblGrid>
            <w:gridCol w:w="9781"/>
          </w:tblGrid>
          <w:tr w:rsidR="00773F3A" w14:paraId="23FCA5E5" w14:textId="77777777" w:rsidTr="00773F3A">
            <w:tc>
              <w:tcPr>
                <w:tcW w:w="9781" w:type="dxa"/>
              </w:tcPr>
              <w:p w14:paraId="3EF724F3" w14:textId="5B2A9C6E" w:rsidR="00773F3A" w:rsidRDefault="00773F3A" w:rsidP="00773F3A">
                <w:pPr>
                  <w:pStyle w:val="commandlinetext"/>
                </w:pPr>
                <w:r>
                  <w:t>replace_cells_in_lists(old_file=model.drn_stress_period_data_1.txt,           &amp;</w:t>
                </w:r>
              </w:p>
              <w:p w14:paraId="2A516754" w14:textId="12B2D1EF" w:rsidR="00773F3A" w:rsidRDefault="00773F3A" w:rsidP="00773F3A">
                <w:pPr>
                  <w:pStyle w:val="commandlinetext"/>
                </w:pPr>
                <w:r>
                  <w:t xml:space="preserve">                       </w:t>
                </w:r>
                <w:proofErr w:type="spellStart"/>
                <w:r>
                  <w:t>new_file</w:t>
                </w:r>
                <w:proofErr w:type="spellEnd"/>
                <w:r>
                  <w:t>=new_model.drn_stress_period_data_1.txt,       &amp;</w:t>
                </w:r>
              </w:p>
              <w:p w14:paraId="0FF5CE52" w14:textId="77777777" w:rsidR="00773F3A" w:rsidRDefault="00773F3A" w:rsidP="00773F3A">
                <w:pPr>
                  <w:pStyle w:val="commandlinetext"/>
                </w:pPr>
                <w:r>
                  <w:t xml:space="preserve">                       model_type=mf6_disv,                                       &amp;</w:t>
                </w:r>
              </w:p>
              <w:p w14:paraId="63F8DA3B" w14:textId="77777777" w:rsidR="00773F3A" w:rsidRDefault="00773F3A" w:rsidP="00773F3A">
                <w:pPr>
                  <w:pStyle w:val="commandlinetext"/>
                </w:pPr>
                <w:r>
                  <w:t xml:space="preserve">                       list_col_start=1,                                          &amp;</w:t>
                </w:r>
              </w:p>
              <w:p w14:paraId="5CD8FD59" w14:textId="77777777" w:rsidR="00773F3A" w:rsidRDefault="00773F3A" w:rsidP="00773F3A">
                <w:pPr>
                  <w:pStyle w:val="commandlinetext"/>
                </w:pPr>
                <w:r>
                  <w:t xml:space="preserve">                       keytext_start='top_of_file',                               &amp;</w:t>
                </w:r>
              </w:p>
              <w:p w14:paraId="0B7C191A" w14:textId="77777777" w:rsidR="00773F3A" w:rsidRDefault="00773F3A" w:rsidP="00773F3A">
                <w:pPr>
                  <w:pStyle w:val="commandlinetext"/>
                </w:pPr>
                <w:r>
                  <w:t xml:space="preserve">                       keytext_end='bottom_of_file',                              &amp;</w:t>
                </w:r>
              </w:p>
              <w:p w14:paraId="23238045" w14:textId="32DB9EC9" w:rsidR="00773F3A" w:rsidRDefault="00773F3A" w:rsidP="00773F3A">
                <w:pPr>
                  <w:pStyle w:val="commandlinetext"/>
                </w:pPr>
                <w:r>
                  <w:t xml:space="preserve">                       plist=draincond_mf6;column=4;action='replace')</w:t>
                </w:r>
              </w:p>
            </w:tc>
          </w:tr>
        </w:tbl>
        <w:p w14:paraId="66B59427" w14:textId="77777777" w:rsidR="00773F3A" w:rsidRDefault="00773F3A" w:rsidP="00773F3A">
          <w:pPr>
            <w:pStyle w:val="steps"/>
            <w:numPr>
              <w:ilvl w:val="0"/>
              <w:numId w:val="0"/>
            </w:numPr>
            <w:ind w:left="360" w:hanging="360"/>
          </w:pPr>
        </w:p>
        <w:p w14:paraId="7B3CBCF5" w14:textId="219788A2" w:rsidR="000709E0" w:rsidRDefault="00773F3A" w:rsidP="00773F3A">
          <w:pPr>
            <w:pStyle w:val="steps"/>
          </w:pPr>
          <w:r>
            <w:t xml:space="preserve">This function instructs PLPROC to write a new file named </w:t>
          </w:r>
          <w:r w:rsidRPr="00773F3A">
            <w:rPr>
              <w:i/>
              <w:iCs/>
            </w:rPr>
            <w:t>new_model.drn_stress_period_data_1.txt</w:t>
          </w:r>
          <w:r>
            <w:t>, based on the original model DRN package file (</w:t>
          </w:r>
          <w:r w:rsidRPr="00773F3A">
            <w:rPr>
              <w:i/>
              <w:iCs/>
            </w:rPr>
            <w:t>model.drn_stress_period_data_1.txt</w:t>
          </w:r>
          <w:r>
            <w:t xml:space="preserve">). </w:t>
          </w:r>
          <w:r w:rsidR="001A2EAD">
            <w:t>C</w:t>
          </w:r>
          <w:r w:rsidR="000709E0">
            <w:t>onductance values in the fourth column</w:t>
          </w:r>
          <w:r w:rsidR="001A2EAD">
            <w:t xml:space="preserve"> of the original file are</w:t>
          </w:r>
          <w:r w:rsidR="000709E0">
            <w:t xml:space="preserve"> replaced by </w:t>
          </w:r>
          <w:r w:rsidR="001A2EAD">
            <w:t xml:space="preserve">interpolated conductance </w:t>
          </w:r>
          <w:r w:rsidR="000709E0">
            <w:t>values</w:t>
          </w:r>
          <w:r w:rsidR="001A2EAD">
            <w:t xml:space="preserve"> contained</w:t>
          </w:r>
          <w:r w:rsidR="000709E0">
            <w:t xml:space="preserve"> in the </w:t>
          </w:r>
          <w:r w:rsidR="000709E0">
            <w:rPr>
              <w:i/>
              <w:iCs/>
            </w:rPr>
            <w:t>draincond_mf6</w:t>
          </w:r>
          <w:r w:rsidR="000709E0">
            <w:t xml:space="preserve"> PLIST.</w:t>
          </w:r>
        </w:p>
        <w:p w14:paraId="25112DA0" w14:textId="2C3C9FBB" w:rsidR="00484B25" w:rsidRDefault="000B39DB" w:rsidP="00773F3A">
          <w:pPr>
            <w:pStyle w:val="steps"/>
          </w:pPr>
          <w:r>
            <w:t xml:space="preserve">The argument </w:t>
          </w:r>
          <w:r>
            <w:rPr>
              <w:i/>
              <w:iCs/>
            </w:rPr>
            <w:t>model_type=mf6_disv</w:t>
          </w:r>
          <w:r>
            <w:t xml:space="preserve"> </w:t>
          </w:r>
          <w:r w:rsidR="001A2EAD">
            <w:t xml:space="preserve">used in the above function </w:t>
          </w:r>
          <w:r>
            <w:t>instructs PLPROC that the</w:t>
          </w:r>
          <w:r w:rsidR="001A2EAD">
            <w:t xml:space="preserve"> DRN package input</w:t>
          </w:r>
          <w:r>
            <w:t xml:space="preserve"> file pertains to a MODFLOW 6 model with a DISV grid. </w:t>
          </w:r>
          <w:r w:rsidR="001A2EAD">
            <w:t>Hence, as stated above, cells are defined by layer number and cell index (in that order). T</w:t>
          </w:r>
          <w:r>
            <w:t xml:space="preserve">he </w:t>
          </w:r>
          <w:r>
            <w:rPr>
              <w:i/>
              <w:iCs/>
            </w:rPr>
            <w:t xml:space="preserve">list_col_start=1 </w:t>
          </w:r>
          <w:r>
            <w:t>argument</w:t>
          </w:r>
          <w:r w:rsidR="001A2EAD">
            <w:t xml:space="preserve"> informs PLPROC that layer numbers reside in the first column of this file</w:t>
          </w:r>
          <w:r w:rsidR="00C8792F">
            <w:t xml:space="preserve"> and (therefore implicitly) that cell indices reside in the second column</w:t>
          </w:r>
          <w:r>
            <w:t xml:space="preserve">. As the list comprises the only contents of the file, the </w:t>
          </w:r>
          <w:r>
            <w:rPr>
              <w:i/>
              <w:iCs/>
            </w:rPr>
            <w:t xml:space="preserve">keytext_start </w:t>
          </w:r>
          <w:r>
            <w:t xml:space="preserve">and </w:t>
          </w:r>
          <w:r>
            <w:rPr>
              <w:i/>
              <w:iCs/>
            </w:rPr>
            <w:t xml:space="preserve">keytext_end </w:t>
          </w:r>
          <w:r>
            <w:t>arguments are</w:t>
          </w:r>
          <w:r w:rsidR="00C8792F">
            <w:t xml:space="preserve"> set to</w:t>
          </w:r>
          <w:r>
            <w:t xml:space="preserve"> ‘</w:t>
          </w:r>
          <w:r>
            <w:rPr>
              <w:i/>
              <w:iCs/>
            </w:rPr>
            <w:t>top_of_file</w:t>
          </w:r>
          <w:r w:rsidR="000709E0">
            <w:rPr>
              <w:i/>
              <w:iCs/>
            </w:rPr>
            <w:t>’</w:t>
          </w:r>
          <w:r>
            <w:t xml:space="preserve"> and ‘</w:t>
          </w:r>
          <w:r>
            <w:rPr>
              <w:i/>
              <w:iCs/>
            </w:rPr>
            <w:t>bottom_of_file</w:t>
          </w:r>
          <w:r>
            <w:t xml:space="preserve">’ respectively. Finally, the </w:t>
          </w:r>
          <w:r>
            <w:rPr>
              <w:i/>
              <w:iCs/>
            </w:rPr>
            <w:t>plist</w:t>
          </w:r>
          <w:r>
            <w:t xml:space="preserve"> argument specifies</w:t>
          </w:r>
          <w:r w:rsidR="00C8792F">
            <w:t xml:space="preserve"> that</w:t>
          </w:r>
          <w:r>
            <w:t xml:space="preserve"> the</w:t>
          </w:r>
          <w:r w:rsidR="00C8792F">
            <w:t xml:space="preserve"> fourth</w:t>
          </w:r>
          <w:r>
            <w:t xml:space="preserve"> </w:t>
          </w:r>
          <w:r w:rsidR="007B6DC7">
            <w:t>column (</w:t>
          </w:r>
          <w:r w:rsidR="007B6DC7" w:rsidRPr="007B6DC7">
            <w:rPr>
              <w:i/>
              <w:iCs/>
            </w:rPr>
            <w:t>4</w:t>
          </w:r>
          <w:r w:rsidR="007B6DC7">
            <w:t xml:space="preserve">) </w:t>
          </w:r>
          <w:r w:rsidR="00C8792F">
            <w:t xml:space="preserve">must </w:t>
          </w:r>
          <w:r w:rsidR="007B6DC7">
            <w:t>be modified (</w:t>
          </w:r>
          <w:r w:rsidR="007B6DC7">
            <w:rPr>
              <w:i/>
              <w:iCs/>
            </w:rPr>
            <w:t>replace</w:t>
          </w:r>
          <w:r w:rsidR="007B6DC7">
            <w:t xml:space="preserve">) by values in the PLIST </w:t>
          </w:r>
          <w:r w:rsidR="007B6DC7">
            <w:rPr>
              <w:i/>
              <w:iCs/>
            </w:rPr>
            <w:t>draincond_mf6</w:t>
          </w:r>
          <w:r w:rsidR="007B6DC7">
            <w:t>.</w:t>
          </w:r>
        </w:p>
        <w:p w14:paraId="315E6312" w14:textId="5B4C0786" w:rsidR="000709E0" w:rsidRDefault="000709E0" w:rsidP="00773F3A">
          <w:pPr>
            <w:pStyle w:val="steps"/>
          </w:pPr>
          <w:bookmarkStart w:id="25" w:name="_Ref61436386"/>
          <w:r>
            <w:t>Lastly, just for our own interest</w:t>
          </w:r>
          <w:r w:rsidR="00C8792F">
            <w:t xml:space="preserve"> (and to check that we have done everything correctly)</w:t>
          </w:r>
          <w:r>
            <w:t>, let us add a reporting function</w:t>
          </w:r>
          <w:r w:rsidR="00C8792F">
            <w:t xml:space="preserve"> to the PLPROC script</w:t>
          </w:r>
          <w:r>
            <w:t>. Add the following to the</w:t>
          </w:r>
          <w:r w:rsidR="00C8792F">
            <w:t xml:space="preserve"> PLPROC</w:t>
          </w:r>
          <w:r>
            <w:t xml:space="preserve"> input file:</w:t>
          </w:r>
          <w:bookmarkEnd w:id="25"/>
        </w:p>
        <w:tbl>
          <w:tblPr>
            <w:tblStyle w:val="TableGrid"/>
            <w:tblW w:w="9781" w:type="dxa"/>
            <w:tblInd w:w="-5" w:type="dxa"/>
            <w:tblLook w:val="04A0" w:firstRow="1" w:lastRow="0" w:firstColumn="1" w:lastColumn="0" w:noHBand="0" w:noVBand="1"/>
          </w:tblPr>
          <w:tblGrid>
            <w:gridCol w:w="9781"/>
          </w:tblGrid>
          <w:tr w:rsidR="000709E0" w14:paraId="22AB7BD4" w14:textId="77777777" w:rsidTr="000709E0">
            <w:tc>
              <w:tcPr>
                <w:tcW w:w="9781" w:type="dxa"/>
              </w:tcPr>
              <w:p w14:paraId="70AC7258" w14:textId="3216E271" w:rsidR="000709E0" w:rsidRDefault="000709E0" w:rsidP="000709E0">
                <w:pPr>
                  <w:pStyle w:val="commandlinetext"/>
                </w:pPr>
                <w:r w:rsidRPr="000709E0">
                  <w:t>cl_mf6.report_dependent_lists(file='report.dat')</w:t>
                </w:r>
              </w:p>
            </w:tc>
          </w:tr>
        </w:tbl>
        <w:p w14:paraId="20577DD9" w14:textId="77777777" w:rsidR="000709E0" w:rsidRDefault="000709E0" w:rsidP="000709E0">
          <w:pPr>
            <w:pStyle w:val="steps"/>
            <w:numPr>
              <w:ilvl w:val="0"/>
              <w:numId w:val="0"/>
            </w:numPr>
            <w:ind w:left="360" w:hanging="360"/>
          </w:pPr>
        </w:p>
        <w:p w14:paraId="388D1B00" w14:textId="4DD55D49" w:rsidR="00A74A13" w:rsidRDefault="000709E0" w:rsidP="00773F3A">
          <w:pPr>
            <w:pStyle w:val="steps"/>
          </w:pPr>
          <w:r>
            <w:t>Great, we are now ready to run PLPROC for the first time. Make sure to save all changes in</w:t>
          </w:r>
          <w:r w:rsidR="00C8792F">
            <w:t xml:space="preserve"> file</w:t>
          </w:r>
          <w:r>
            <w:t xml:space="preserve"> </w:t>
          </w:r>
          <w:proofErr w:type="gramStart"/>
          <w:r>
            <w:rPr>
              <w:i/>
              <w:iCs/>
            </w:rPr>
            <w:t>plproc_drains1.dat</w:t>
          </w:r>
          <w:r w:rsidR="00C8792F">
            <w:rPr>
              <w:i/>
              <w:iCs/>
            </w:rPr>
            <w:t>.</w:t>
          </w:r>
          <w:r>
            <w:t>.</w:t>
          </w:r>
          <w:proofErr w:type="gramEnd"/>
          <w:r>
            <w:t xml:space="preserve"> </w:t>
          </w:r>
        </w:p>
        <w:p w14:paraId="08170BED" w14:textId="7CB341C0" w:rsidR="007B6DC7" w:rsidRDefault="00A74A13" w:rsidP="00773F3A">
          <w:pPr>
            <w:pStyle w:val="steps"/>
          </w:pPr>
          <w:r>
            <w:t>O</w:t>
          </w:r>
          <w:r w:rsidR="000709E0">
            <w:t xml:space="preserve">pen a command prompt in your working folder. Execute PLPROC by typing: </w:t>
          </w:r>
          <w:r w:rsidR="000709E0">
            <w:rPr>
              <w:i/>
              <w:iCs/>
            </w:rPr>
            <w:t>plproc plproc_drains1.dat</w:t>
          </w:r>
          <w:r w:rsidR="000709E0">
            <w:t xml:space="preserve"> and pressing &lt;enter&gt;. You should see the following:</w:t>
          </w:r>
        </w:p>
        <w:p w14:paraId="03EE5FA9" w14:textId="6AD88213" w:rsidR="00AD38D5" w:rsidRDefault="00AD38D5" w:rsidP="00AD38D5">
          <w:pPr>
            <w:pStyle w:val="steps"/>
            <w:numPr>
              <w:ilvl w:val="0"/>
              <w:numId w:val="0"/>
            </w:numPr>
            <w:ind w:left="360" w:hanging="360"/>
          </w:pPr>
        </w:p>
        <w:p w14:paraId="0F030F23" w14:textId="77777777" w:rsidR="00AD38D5" w:rsidRDefault="00AD38D5" w:rsidP="00AD38D5">
          <w:pPr>
            <w:pStyle w:val="steps"/>
            <w:numPr>
              <w:ilvl w:val="0"/>
              <w:numId w:val="0"/>
            </w:numPr>
            <w:ind w:left="360" w:hanging="360"/>
          </w:pPr>
        </w:p>
        <w:p w14:paraId="06987D5C" w14:textId="02682563" w:rsidR="000709E0" w:rsidRDefault="000709E0" w:rsidP="00AD38D5">
          <w:pPr>
            <w:pStyle w:val="commandlinetext"/>
          </w:pPr>
        </w:p>
        <w:p w14:paraId="230DE035" w14:textId="77777777" w:rsidR="000709E0" w:rsidRDefault="000709E0" w:rsidP="000709E0">
          <w:pPr>
            <w:pStyle w:val="commandlinetext"/>
          </w:pPr>
          <w:r>
            <w:t>Reading and storing contents of PLPROC script file plproc_drains1.dat...</w:t>
          </w:r>
        </w:p>
        <w:p w14:paraId="665F040E" w14:textId="77777777" w:rsidR="000709E0" w:rsidRDefault="000709E0" w:rsidP="000709E0">
          <w:pPr>
            <w:pStyle w:val="commandlinetext"/>
          </w:pPr>
          <w:r>
            <w:t>Processing commands in PLPROC script file...</w:t>
          </w:r>
        </w:p>
        <w:p w14:paraId="662B6CC4" w14:textId="77777777" w:rsidR="000709E0" w:rsidRDefault="000709E0" w:rsidP="000709E0">
          <w:pPr>
            <w:pStyle w:val="commandlinetext"/>
          </w:pPr>
        </w:p>
        <w:p w14:paraId="2AF899AF" w14:textId="77777777" w:rsidR="000709E0" w:rsidRDefault="000709E0" w:rsidP="000709E0">
          <w:pPr>
            <w:pStyle w:val="commandlinetext"/>
          </w:pPr>
          <w:r>
            <w:t>&gt; cl_mf6=read_mf6_grid_specs(file=model.disv.grb,dimensions=3,slist_lay...</w:t>
          </w:r>
        </w:p>
        <w:p w14:paraId="1E2C996E" w14:textId="77777777" w:rsidR="000709E0" w:rsidRDefault="000709E0" w:rsidP="000709E0">
          <w:pPr>
            <w:pStyle w:val="commandlinetext"/>
          </w:pPr>
          <w:r>
            <w:t>&gt; draincells_mf6=cl_mf6.find_cells_in_lists(file=model.drn_stress_perio...</w:t>
          </w:r>
        </w:p>
        <w:p w14:paraId="3006D60C" w14:textId="77777777" w:rsidR="000709E0" w:rsidRDefault="000709E0" w:rsidP="000709E0">
          <w:pPr>
            <w:pStyle w:val="commandlinetext"/>
          </w:pPr>
          <w:r>
            <w:t>&gt; cl_pp=read_list_file(file='drainpp.dat',id_type='integer',skiplines=1...</w:t>
          </w:r>
        </w:p>
        <w:p w14:paraId="114E4FF9" w14:textId="77777777" w:rsidR="000709E0" w:rsidRDefault="000709E0" w:rsidP="000709E0">
          <w:pPr>
            <w:pStyle w:val="commandlinetext"/>
          </w:pPr>
          <w:r>
            <w:t>&gt; draincond_mf6=</w:t>
          </w:r>
          <w:proofErr w:type="spellStart"/>
          <w:r>
            <w:t>new_plist</w:t>
          </w:r>
          <w:proofErr w:type="spellEnd"/>
          <w:r>
            <w:t>(</w:t>
          </w:r>
          <w:proofErr w:type="spellStart"/>
          <w:r>
            <w:t>reference_clist</w:t>
          </w:r>
          <w:proofErr w:type="spellEnd"/>
          <w:r>
            <w:t>=cl_mf6,value=0.0)</w:t>
          </w:r>
        </w:p>
        <w:p w14:paraId="045EAD1F" w14:textId="77777777" w:rsidR="000709E0" w:rsidRDefault="000709E0" w:rsidP="000709E0">
          <w:pPr>
            <w:pStyle w:val="commandlinetext"/>
          </w:pPr>
          <w:r>
            <w:t>&gt; draincond_mf6(select=(draincells_mf6.ne.0))=draincond_pp.ivd_interpol...</w:t>
          </w:r>
        </w:p>
        <w:p w14:paraId="3F243170" w14:textId="77777777" w:rsidR="000709E0" w:rsidRDefault="000709E0" w:rsidP="000709E0">
          <w:pPr>
            <w:pStyle w:val="commandlinetext"/>
          </w:pPr>
          <w:r>
            <w:t>&gt; replace_cells_in_lists(old_file=model.drn_stress_period_data_1.txt,ne...</w:t>
          </w:r>
        </w:p>
        <w:p w14:paraId="6A8971D9" w14:textId="77777777" w:rsidR="000709E0" w:rsidRDefault="000709E0" w:rsidP="000709E0">
          <w:pPr>
            <w:pStyle w:val="commandlinetext"/>
          </w:pPr>
          <w:r>
            <w:t>&gt; cl_mf6.report_dependent_lists(file='report.dat')</w:t>
          </w:r>
        </w:p>
        <w:p w14:paraId="35E17BB5" w14:textId="77777777" w:rsidR="000709E0" w:rsidRDefault="000709E0" w:rsidP="000709E0">
          <w:pPr>
            <w:pStyle w:val="commandlinetext"/>
          </w:pPr>
        </w:p>
        <w:p w14:paraId="7ACD6A20" w14:textId="57F04F9C" w:rsidR="000709E0" w:rsidRDefault="000709E0" w:rsidP="00AD38D5">
          <w:pPr>
            <w:pStyle w:val="commandlinetext"/>
          </w:pPr>
          <w:r>
            <w:t>End of file: no more commands to process.</w:t>
          </w:r>
        </w:p>
        <w:p w14:paraId="392AEC2A" w14:textId="77777777" w:rsidR="00AD38D5" w:rsidRDefault="00AD38D5" w:rsidP="00AD38D5">
          <w:pPr>
            <w:pStyle w:val="commandlinetext"/>
          </w:pPr>
        </w:p>
        <w:p w14:paraId="7C98B61E" w14:textId="77777777" w:rsidR="001F7E3D" w:rsidRDefault="000709E0" w:rsidP="000709E0">
          <w:pPr>
            <w:pStyle w:val="steps"/>
          </w:pPr>
          <w:r>
            <w:t xml:space="preserve">Check your working folder. You should have two new files: </w:t>
          </w:r>
          <w:r w:rsidRPr="000709E0">
            <w:rPr>
              <w:i/>
              <w:iCs/>
            </w:rPr>
            <w:t>new_model.drn_stress_period_data_1.txt</w:t>
          </w:r>
          <w:r>
            <w:rPr>
              <w:i/>
              <w:iCs/>
            </w:rPr>
            <w:t xml:space="preserve"> </w:t>
          </w:r>
          <w:r>
            <w:t xml:space="preserve"> and </w:t>
          </w:r>
          <w:r>
            <w:rPr>
              <w:i/>
              <w:iCs/>
            </w:rPr>
            <w:t>report.dat</w:t>
          </w:r>
          <w:r>
            <w:t xml:space="preserve">. </w:t>
          </w:r>
          <w:r w:rsidR="001F7E3D">
            <w:t xml:space="preserve">Open them both in a text editor and take a look. </w:t>
          </w:r>
        </w:p>
        <w:p w14:paraId="4C9C3F8B" w14:textId="6D598969" w:rsidR="000709E0" w:rsidRDefault="00C8792F" w:rsidP="000709E0">
          <w:pPr>
            <w:pStyle w:val="steps"/>
          </w:pPr>
          <w:r>
            <w:t>Now c</w:t>
          </w:r>
          <w:r w:rsidR="001F7E3D">
            <w:t>ompare</w:t>
          </w:r>
          <w:r w:rsidR="00A74A13">
            <w:t xml:space="preserve"> </w:t>
          </w:r>
          <w:r w:rsidR="001F7E3D" w:rsidRPr="000709E0">
            <w:rPr>
              <w:i/>
              <w:iCs/>
            </w:rPr>
            <w:t>new_model.drn_stress_period_data_1.txt</w:t>
          </w:r>
          <w:r w:rsidR="001F7E3D">
            <w:rPr>
              <w:i/>
              <w:iCs/>
            </w:rPr>
            <w:t xml:space="preserve"> </w:t>
          </w:r>
          <w:r w:rsidR="001F7E3D">
            <w:t>to the original DRN package</w:t>
          </w:r>
          <w:r>
            <w:t xml:space="preserve"> input</w:t>
          </w:r>
          <w:r w:rsidR="001F7E3D">
            <w:t xml:space="preserve"> file </w:t>
          </w:r>
          <w:r w:rsidR="001F7E3D" w:rsidRPr="000709E0">
            <w:rPr>
              <w:i/>
              <w:iCs/>
            </w:rPr>
            <w:t>model.drn_stress_period_data_1.txt</w:t>
          </w:r>
          <w:r w:rsidR="001F7E3D">
            <w:rPr>
              <w:i/>
              <w:iCs/>
            </w:rPr>
            <w:t xml:space="preserve"> </w:t>
          </w:r>
          <w:r w:rsidR="001F7E3D">
            <w:t>. Note how the structure is the same, however the values in the fourth column of the new file have</w:t>
          </w:r>
          <w:r w:rsidR="00EC1C36">
            <w:t xml:space="preserve"> been altered by PLPROC</w:t>
          </w:r>
          <w:r w:rsidR="001F7E3D">
            <w:t>.</w:t>
          </w:r>
        </w:p>
        <w:p w14:paraId="236BDA4B" w14:textId="1D43305B" w:rsidR="00600E28" w:rsidRDefault="001F7E3D" w:rsidP="000709E0">
          <w:pPr>
            <w:pStyle w:val="steps"/>
          </w:pPr>
          <w:r>
            <w:t>Display these</w:t>
          </w:r>
          <w:r w:rsidR="00EC1C36">
            <w:t xml:space="preserve"> new DRN conductance</w:t>
          </w:r>
          <w:r>
            <w:t xml:space="preserve"> values on a map to see the outcome</w:t>
          </w:r>
          <w:r w:rsidR="00EC1C36">
            <w:t>s</w:t>
          </w:r>
          <w:r>
            <w:t xml:space="preserve"> of the interpolation</w:t>
          </w:r>
          <w:r w:rsidR="00EC1C36">
            <w:t xml:space="preserve"> process</w:t>
          </w:r>
          <w:r>
            <w:t xml:space="preserve">. Repeat the steps described in chapter </w:t>
          </w:r>
          <w:r w:rsidRPr="001F7E3D">
            <w:rPr>
              <w:b/>
              <w:bCs/>
            </w:rPr>
            <w:fldChar w:fldCharType="begin"/>
          </w:r>
          <w:r w:rsidRPr="001F7E3D">
            <w:rPr>
              <w:b/>
              <w:bCs/>
            </w:rPr>
            <w:instrText xml:space="preserve"> REF _Ref60224784 \w \h </w:instrText>
          </w:r>
          <w:r>
            <w:rPr>
              <w:b/>
              <w:bCs/>
            </w:rPr>
            <w:instrText xml:space="preserve"> \* MERGEFORMAT </w:instrText>
          </w:r>
          <w:r w:rsidRPr="001F7E3D">
            <w:rPr>
              <w:b/>
              <w:bCs/>
            </w:rPr>
          </w:r>
          <w:r w:rsidRPr="001F7E3D">
            <w:rPr>
              <w:b/>
              <w:bCs/>
            </w:rPr>
            <w:fldChar w:fldCharType="separate"/>
          </w:r>
          <w:r w:rsidR="00A22E1C">
            <w:rPr>
              <w:b/>
              <w:bCs/>
            </w:rPr>
            <w:t>2.2</w:t>
          </w:r>
          <w:r w:rsidRPr="001F7E3D">
            <w:rPr>
              <w:b/>
              <w:bCs/>
            </w:rPr>
            <w:fldChar w:fldCharType="end"/>
          </w:r>
          <w:r w:rsidRPr="001F7E3D">
            <w:rPr>
              <w:b/>
              <w:bCs/>
            </w:rPr>
            <w:t xml:space="preserve"> </w:t>
          </w:r>
          <w:r w:rsidRPr="00A74A13">
            <w:rPr>
              <w:b/>
              <w:bCs/>
            </w:rPr>
            <w:fldChar w:fldCharType="begin"/>
          </w:r>
          <w:r w:rsidRPr="00A74A13">
            <w:rPr>
              <w:b/>
              <w:bCs/>
            </w:rPr>
            <w:instrText xml:space="preserve"> REF _Ref60224792 \h </w:instrText>
          </w:r>
          <w:r w:rsidR="00A74A13" w:rsidRPr="00A74A13">
            <w:rPr>
              <w:b/>
              <w:bCs/>
            </w:rPr>
            <w:instrText xml:space="preserve"> \* MERGEFORMAT </w:instrText>
          </w:r>
          <w:r w:rsidRPr="00A74A13">
            <w:rPr>
              <w:b/>
              <w:bCs/>
            </w:rPr>
          </w:r>
          <w:r w:rsidRPr="00A74A13">
            <w:rPr>
              <w:b/>
              <w:bCs/>
            </w:rPr>
            <w:fldChar w:fldCharType="separate"/>
          </w:r>
          <w:r w:rsidR="00A22E1C" w:rsidRPr="00A22E1C">
            <w:rPr>
              <w:b/>
              <w:bCs/>
            </w:rPr>
            <w:t>Viewing the Model</w:t>
          </w:r>
          <w:r w:rsidRPr="00A74A13">
            <w:rPr>
              <w:b/>
              <w:bCs/>
            </w:rPr>
            <w:fldChar w:fldCharType="end"/>
          </w:r>
          <w:r>
            <w:t xml:space="preserve">. (Note that the provided batch file will not work </w:t>
          </w:r>
          <w:r w:rsidR="00A84CF5">
            <w:t>for the new files</w:t>
          </w:r>
          <w:r w:rsidR="00EC1C36">
            <w:t xml:space="preserve"> because of their new names</w:t>
          </w:r>
          <w:r>
            <w:t>).</w:t>
          </w:r>
          <w:r w:rsidR="00600E28">
            <w:t xml:space="preserve"> You should be able to display something like this (</w:t>
          </w:r>
          <w:r w:rsidR="00600E28">
            <w:fldChar w:fldCharType="begin"/>
          </w:r>
          <w:r w:rsidR="00600E28">
            <w:instrText xml:space="preserve"> REF _Ref60229019 \h </w:instrText>
          </w:r>
          <w:r w:rsidR="00600E28">
            <w:fldChar w:fldCharType="separate"/>
          </w:r>
          <w:r w:rsidR="00A22E1C">
            <w:t xml:space="preserve">Figure </w:t>
          </w:r>
          <w:r w:rsidR="00A22E1C">
            <w:rPr>
              <w:noProof/>
            </w:rPr>
            <w:t>4</w:t>
          </w:r>
          <w:r w:rsidR="00600E28">
            <w:fldChar w:fldCharType="end"/>
          </w:r>
          <w:r w:rsidR="00600E28">
            <w:t>):</w:t>
          </w:r>
        </w:p>
        <w:p w14:paraId="6772CE5E" w14:textId="77777777" w:rsidR="00600E28" w:rsidRDefault="00600E28" w:rsidP="00600E28">
          <w:pPr>
            <w:pStyle w:val="steps"/>
            <w:keepNext/>
            <w:numPr>
              <w:ilvl w:val="0"/>
              <w:numId w:val="0"/>
            </w:numPr>
            <w:ind w:left="360" w:hanging="360"/>
          </w:pPr>
          <w:r>
            <w:rPr>
              <w:noProof/>
            </w:rPr>
            <w:drawing>
              <wp:inline distT="0" distB="0" distL="0" distR="0" wp14:anchorId="454BA9BD" wp14:editId="3141080E">
                <wp:extent cx="6129540" cy="3602743"/>
                <wp:effectExtent l="0" t="0" r="5080" b="0"/>
                <wp:docPr id="1" name="Picture 1" descr="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Chart&#10;&#10;Description automatically generated"/>
                        <pic:cNvPicPr/>
                      </pic:nvPicPr>
                      <pic:blipFill>
                        <a:blip r:embed="rId29" cstate="print">
                          <a:extLst>
                            <a:ext uri="{28A0092B-C50C-407E-A947-70E740481C1C}">
                              <a14:useLocalDpi xmlns:a14="http://schemas.microsoft.com/office/drawing/2010/main" val="0"/>
                            </a:ext>
                          </a:extLst>
                        </a:blip>
                        <a:stretch>
                          <a:fillRect/>
                        </a:stretch>
                      </pic:blipFill>
                      <pic:spPr>
                        <a:xfrm>
                          <a:off x="0" y="0"/>
                          <a:ext cx="6129540" cy="3602743"/>
                        </a:xfrm>
                        <a:prstGeom prst="rect">
                          <a:avLst/>
                        </a:prstGeom>
                      </pic:spPr>
                    </pic:pic>
                  </a:graphicData>
                </a:graphic>
              </wp:inline>
            </w:drawing>
          </w:r>
        </w:p>
        <w:p w14:paraId="3A63DEF0" w14:textId="7579A6DE" w:rsidR="00600E28" w:rsidRDefault="00600E28" w:rsidP="00600E28">
          <w:pPr>
            <w:pStyle w:val="Caption"/>
          </w:pPr>
          <w:bookmarkStart w:id="26" w:name="_Ref60229019"/>
          <w:r>
            <w:t xml:space="preserve">Figure </w:t>
          </w:r>
          <w:r w:rsidR="003F24A1">
            <w:fldChar w:fldCharType="begin"/>
          </w:r>
          <w:r w:rsidR="003F24A1">
            <w:instrText xml:space="preserve"> SEQ Figure \* ARABIC </w:instrText>
          </w:r>
          <w:r w:rsidR="003F24A1">
            <w:fldChar w:fldCharType="separate"/>
          </w:r>
          <w:r w:rsidR="00A22E1C">
            <w:rPr>
              <w:noProof/>
            </w:rPr>
            <w:t>4</w:t>
          </w:r>
          <w:r w:rsidR="003F24A1">
            <w:rPr>
              <w:noProof/>
            </w:rPr>
            <w:fldChar w:fldCharType="end"/>
          </w:r>
          <w:bookmarkEnd w:id="26"/>
          <w:r>
            <w:tab/>
            <w:t xml:space="preserve"> (a) Model drain cells with spatially varying conductance values interpolated from pilot points; and (b) expanded view of a section of reach 1 (labels designate pilot point and cell conductance values) to highlight issues with this method. </w:t>
          </w:r>
        </w:p>
        <w:p w14:paraId="464FBC53" w14:textId="4B151CA6" w:rsidR="00902697" w:rsidRDefault="00600E28" w:rsidP="00600E28">
          <w:r>
            <w:t xml:space="preserve">As you can see in </w:t>
          </w:r>
          <w:r>
            <w:fldChar w:fldCharType="begin"/>
          </w:r>
          <w:r>
            <w:instrText xml:space="preserve"> REF _Ref60229019 \h  \* MERGEFORMAT </w:instrText>
          </w:r>
          <w:r>
            <w:fldChar w:fldCharType="separate"/>
          </w:r>
          <w:r w:rsidR="00A22E1C">
            <w:t xml:space="preserve">Figure </w:t>
          </w:r>
          <w:r w:rsidR="00A22E1C">
            <w:rPr>
              <w:noProof/>
            </w:rPr>
            <w:t>4</w:t>
          </w:r>
          <w:r>
            <w:fldChar w:fldCharType="end"/>
          </w:r>
          <w:r>
            <w:t>a, interpolated conductance</w:t>
          </w:r>
          <w:r w:rsidR="00EC1C36">
            <w:t>s</w:t>
          </w:r>
          <w:r>
            <w:t xml:space="preserve"> of </w:t>
          </w:r>
          <w:r w:rsidR="00EC1C36">
            <w:t xml:space="preserve">model </w:t>
          </w:r>
          <w:r>
            <w:t>drain cells appear to match pilot point</w:t>
          </w:r>
          <w:r w:rsidR="00EC1C36">
            <w:t xml:space="preserve"> conductances</w:t>
          </w:r>
          <w:r>
            <w:t xml:space="preserve">. However, a closer look at reach 1 (see </w:t>
          </w:r>
          <w:r>
            <w:fldChar w:fldCharType="begin"/>
          </w:r>
          <w:r>
            <w:instrText xml:space="preserve"> REF _Ref60229019 \h </w:instrText>
          </w:r>
          <w:r>
            <w:fldChar w:fldCharType="separate"/>
          </w:r>
          <w:r w:rsidR="00A22E1C">
            <w:t xml:space="preserve">Figure </w:t>
          </w:r>
          <w:r w:rsidR="00A22E1C">
            <w:rPr>
              <w:noProof/>
            </w:rPr>
            <w:t>4</w:t>
          </w:r>
          <w:r>
            <w:fldChar w:fldCharType="end"/>
          </w:r>
          <w:r>
            <w:t xml:space="preserve">b) highlights an issue with this approach. </w:t>
          </w:r>
          <w:r w:rsidR="00156B0E">
            <w:fldChar w:fldCharType="begin"/>
          </w:r>
          <w:r w:rsidR="00156B0E">
            <w:instrText xml:space="preserve"> REF _Ref60229019 \h </w:instrText>
          </w:r>
          <w:r w:rsidR="00156B0E">
            <w:fldChar w:fldCharType="separate"/>
          </w:r>
          <w:r w:rsidR="00A22E1C">
            <w:t xml:space="preserve">Figure </w:t>
          </w:r>
          <w:r w:rsidR="00A22E1C">
            <w:rPr>
              <w:noProof/>
            </w:rPr>
            <w:t>4</w:t>
          </w:r>
          <w:r w:rsidR="00156B0E">
            <w:fldChar w:fldCharType="end"/>
          </w:r>
          <w:r w:rsidR="00156B0E">
            <w:t xml:space="preserve">b shows a close-up look of a section of reach 1, between two pilot points that have </w:t>
          </w:r>
          <w:r w:rsidR="00156B0E">
            <w:lastRenderedPageBreak/>
            <w:t>conductance value</w:t>
          </w:r>
          <w:r w:rsidR="00EC1C36">
            <w:t>s</w:t>
          </w:r>
          <w:r w:rsidR="00156B0E">
            <w:t xml:space="preserve"> of 29.0 and 30.0. </w:t>
          </w:r>
          <w:r w:rsidR="00EC1C36">
            <w:t>We expect d</w:t>
          </w:r>
          <w:r w:rsidR="00156B0E">
            <w:t>rain conductance</w:t>
          </w:r>
          <w:r w:rsidR="00EC1C36">
            <w:t>s</w:t>
          </w:r>
          <w:r w:rsidR="00156B0E">
            <w:t xml:space="preserve"> to increase</w:t>
          </w:r>
          <w:r w:rsidR="00EC1C36">
            <w:t xml:space="preserve"> monotonically</w:t>
          </w:r>
          <w:r w:rsidR="00156B0E">
            <w:t xml:space="preserve"> from one pilot point all the way to the other (i.e., </w:t>
          </w:r>
          <w:r w:rsidR="00EC1C36">
            <w:t xml:space="preserve">to </w:t>
          </w:r>
          <w:r w:rsidR="00156B0E">
            <w:t xml:space="preserve">increase steadily from 29.0 to 30.0). However, what actually occurs is that drain conductance decreases with distance from both pilot points, reaching a low-point midway between the two. </w:t>
          </w:r>
        </w:p>
        <w:p w14:paraId="07F8C327" w14:textId="6D68A846" w:rsidR="001F7E3D" w:rsidRDefault="00156B0E" w:rsidP="00600E28">
          <w:r>
            <w:t>This</w:t>
          </w:r>
          <w:r w:rsidR="00902697">
            <w:t xml:space="preserve"> discrepancy</w:t>
          </w:r>
          <w:r>
            <w:t xml:space="preserve"> is caused by the influence of pilot points near reach 2 (which have lower conductance values).</w:t>
          </w:r>
          <w:r w:rsidR="00902697">
            <w:t xml:space="preserve"> As an infinite search radius was used during interpolation to avoid discontinuities as points move in and out of the search </w:t>
          </w:r>
          <w:r w:rsidR="006D106B">
            <w:t>distance</w:t>
          </w:r>
          <w:r w:rsidR="00902697">
            <w:t xml:space="preserve">, </w:t>
          </w:r>
          <w:r w:rsidR="006D106B">
            <w:t xml:space="preserve">interpolated drain cell </w:t>
          </w:r>
          <w:r w:rsidR="00902697">
            <w:t>conductance</w:t>
          </w:r>
          <w:r w:rsidR="006D106B">
            <w:t>s</w:t>
          </w:r>
          <w:r w:rsidR="00902697">
            <w:t xml:space="preserve"> can be influenced by pilot points that are far away.</w:t>
          </w:r>
          <w:r w:rsidR="006D106B">
            <w:t xml:space="preserve"> The influence is small; in many cases this will not matter too much.</w:t>
          </w:r>
          <w:r w:rsidR="00902697">
            <w:t xml:space="preserve"> The following sections demonstrate alternative</w:t>
          </w:r>
          <w:r w:rsidR="006D106B">
            <w:t xml:space="preserve"> interpolation</w:t>
          </w:r>
          <w:r w:rsidR="00902697">
            <w:t xml:space="preserve"> methods that avoid this problem at the expensive of a slightly more complicated setup.</w:t>
          </w:r>
        </w:p>
        <w:p w14:paraId="42DC9B3C" w14:textId="72D40525" w:rsidR="00D1227E" w:rsidRDefault="00C75D50" w:rsidP="00600E28">
          <w:pPr>
            <w:rPr>
              <w:rFonts w:ascii="ArialMT" w:hAnsi="ArialMT"/>
              <w:color w:val="000000"/>
            </w:rPr>
          </w:pPr>
          <w:r w:rsidRPr="00AB19A3">
            <w:rPr>
              <w:rFonts w:ascii="ArialMT" w:hAnsi="ArialMT"/>
              <w:color w:val="000000"/>
            </w:rPr>
            <w:t xml:space="preserve">All files generated so far can be found in the folder </w:t>
          </w:r>
          <w:r w:rsidRPr="00AB19A3">
            <w:rPr>
              <w:rFonts w:ascii="Arial-ItalicMT" w:hAnsi="Arial-ItalicMT"/>
              <w:i/>
              <w:iCs/>
              <w:color w:val="000000"/>
            </w:rPr>
            <w:t>t</w:t>
          </w:r>
          <w:r>
            <w:rPr>
              <w:rFonts w:ascii="Arial-ItalicMT" w:hAnsi="Arial-ItalicMT"/>
              <w:i/>
              <w:iCs/>
              <w:color w:val="000000"/>
            </w:rPr>
            <w:t>2</w:t>
          </w:r>
          <w:r w:rsidRPr="00AB19A3">
            <w:rPr>
              <w:rFonts w:ascii="ArialMT" w:hAnsi="ArialMT"/>
              <w:color w:val="000000"/>
            </w:rPr>
            <w:t>.</w:t>
          </w:r>
          <w:r>
            <w:rPr>
              <w:rFonts w:ascii="ArialMT" w:hAnsi="ArialMT"/>
              <w:color w:val="000000"/>
            </w:rPr>
            <w:t xml:space="preserve"> </w:t>
          </w:r>
          <w:r w:rsidR="00E4751B">
            <w:t>Th</w:t>
          </w:r>
          <w:r w:rsidR="006D106B">
            <w:t>is</w:t>
          </w:r>
          <w:r w:rsidR="00E4751B">
            <w:t xml:space="preserve"> folder also contains batch files (</w:t>
          </w:r>
          <w:r w:rsidR="00E4751B">
            <w:rPr>
              <w:i/>
              <w:iCs/>
            </w:rPr>
            <w:t>*.bat</w:t>
          </w:r>
          <w:r w:rsidR="00E4751B">
            <w:t xml:space="preserve">) </w:t>
          </w:r>
          <w:r w:rsidR="006D106B">
            <w:t xml:space="preserve">that </w:t>
          </w:r>
          <w:r w:rsidR="00E4751B">
            <w:t>automate the model display steps.</w:t>
          </w:r>
        </w:p>
        <w:p w14:paraId="0B3436DC" w14:textId="77777777" w:rsidR="00A74A13" w:rsidRPr="00C75D50" w:rsidRDefault="00A74A13" w:rsidP="00600E28">
          <w:pPr>
            <w:rPr>
              <w:rFonts w:ascii="ArialMT" w:hAnsi="ArialMT"/>
              <w:color w:val="000000"/>
            </w:rPr>
          </w:pPr>
        </w:p>
        <w:p w14:paraId="41A6BA15" w14:textId="77777777" w:rsidR="0037581E" w:rsidRDefault="0037581E">
          <w:pPr>
            <w:spacing w:before="0"/>
            <w:rPr>
              <w:rFonts w:ascii="Doppio One" w:eastAsiaTheme="majorEastAsia" w:hAnsi="Doppio One" w:cstheme="majorBidi"/>
              <w:bCs/>
              <w:sz w:val="36"/>
              <w:szCs w:val="28"/>
            </w:rPr>
          </w:pPr>
          <w:r>
            <w:br w:type="page"/>
          </w:r>
        </w:p>
        <w:p w14:paraId="3C28761D" w14:textId="635EA9D8" w:rsidR="00F75C73" w:rsidRDefault="00F75C73" w:rsidP="00F75C73">
          <w:pPr>
            <w:pStyle w:val="Heading2"/>
          </w:pPr>
          <w:bookmarkStart w:id="27" w:name="_Toc61873557"/>
          <w:r>
            <w:lastRenderedPageBreak/>
            <w:t xml:space="preserve">The Slightly Harder Way (Using </w:t>
          </w:r>
          <w:r w:rsidR="006A1B73">
            <w:t xml:space="preserve">Pilot Points and </w:t>
          </w:r>
          <w:r>
            <w:t>Zones)</w:t>
          </w:r>
          <w:bookmarkEnd w:id="27"/>
        </w:p>
        <w:p w14:paraId="34385AA7" w14:textId="2DF16830" w:rsidR="00D1227E" w:rsidRDefault="00F75C73" w:rsidP="00600E28">
          <w:r>
            <w:t xml:space="preserve">To </w:t>
          </w:r>
          <w:r w:rsidR="00DA6F0C">
            <w:t xml:space="preserve">preclude </w:t>
          </w:r>
          <w:r>
            <w:t xml:space="preserve">pilot points </w:t>
          </w:r>
          <w:r w:rsidR="00A84CF5">
            <w:t>in one reach</w:t>
          </w:r>
          <w:r w:rsidR="00DA6F0C">
            <w:t xml:space="preserve"> from</w:t>
          </w:r>
          <w:r>
            <w:t xml:space="preserve"> influencing </w:t>
          </w:r>
          <w:r w:rsidR="00DA6F0C">
            <w:t xml:space="preserve">cell </w:t>
          </w:r>
          <w:r>
            <w:t>conductance</w:t>
          </w:r>
          <w:r w:rsidR="00DA6F0C">
            <w:t>s</w:t>
          </w:r>
          <w:r>
            <w:t xml:space="preserve"> </w:t>
          </w:r>
          <w:r w:rsidR="00DA6F0C">
            <w:t>in</w:t>
          </w:r>
          <w:r w:rsidR="00A84CF5">
            <w:t xml:space="preserve"> other reaches</w:t>
          </w:r>
          <w:r>
            <w:t xml:space="preserve">, we can </w:t>
          </w:r>
          <w:r w:rsidR="00DA6F0C">
            <w:t>associate</w:t>
          </w:r>
          <w:r>
            <w:t xml:space="preserve"> pilot points </w:t>
          </w:r>
          <w:r w:rsidR="00DA6F0C">
            <w:t xml:space="preserve">with </w:t>
          </w:r>
          <w:r>
            <w:t xml:space="preserve">reach-specific groups of cells. </w:t>
          </w:r>
          <w:r w:rsidR="00381DC9">
            <w:t>One way to achieve this is by providing</w:t>
          </w:r>
          <w:r>
            <w:t xml:space="preserve"> a pilot point input file for each reach</w:t>
          </w:r>
          <w:r w:rsidR="00381DC9">
            <w:t>;</w:t>
          </w:r>
          <w:r>
            <w:t xml:space="preserve"> </w:t>
          </w:r>
          <w:r w:rsidR="00381DC9">
            <w:t xml:space="preserve">at the same time, PLPROC must be informed of </w:t>
          </w:r>
          <w:r>
            <w:t>which cells belong to which reach.</w:t>
          </w:r>
          <w:r w:rsidR="00A84CF5">
            <w:t xml:space="preserve"> </w:t>
          </w:r>
        </w:p>
        <w:p w14:paraId="386059D8" w14:textId="6B003517" w:rsidR="00F75C73" w:rsidRDefault="00867D8C" w:rsidP="00600E28">
          <w:r>
            <w:t xml:space="preserve">In the tutorial folder three pilot point files have been provided for you. These are named </w:t>
          </w:r>
          <w:r>
            <w:rPr>
              <w:i/>
              <w:iCs/>
            </w:rPr>
            <w:t xml:space="preserve">drainpp_1.dat, drainpp_2.dat </w:t>
          </w:r>
          <w:r>
            <w:t xml:space="preserve">and </w:t>
          </w:r>
          <w:r>
            <w:rPr>
              <w:i/>
              <w:iCs/>
            </w:rPr>
            <w:t>drainpp_3.dat</w:t>
          </w:r>
          <w:r>
            <w:t>. The filename contains the respective stream reach number (e.g.,</w:t>
          </w:r>
          <w:r w:rsidRPr="00867D8C">
            <w:rPr>
              <w:i/>
              <w:iCs/>
            </w:rPr>
            <w:t xml:space="preserve"> </w:t>
          </w:r>
          <w:r>
            <w:rPr>
              <w:i/>
              <w:iCs/>
            </w:rPr>
            <w:t xml:space="preserve">drainpp_1.dat </w:t>
          </w:r>
          <w:r>
            <w:t>refers to reach 1). If you compare these</w:t>
          </w:r>
          <w:r w:rsidR="00381DC9">
            <w:t xml:space="preserve"> files</w:t>
          </w:r>
          <w:r>
            <w:t xml:space="preserve"> to the pilot point file used in the previous chapter (</w:t>
          </w:r>
          <w:r>
            <w:rPr>
              <w:i/>
              <w:iCs/>
            </w:rPr>
            <w:t>drainspp.dat</w:t>
          </w:r>
          <w:r>
            <w:t xml:space="preserve">), you will see that pilot points have been divided amongst the new files according to their proximity to each reach. </w:t>
          </w:r>
        </w:p>
        <w:p w14:paraId="6C9EFD25" w14:textId="1771FF07" w:rsidR="00A84CF5" w:rsidRPr="000A06EA" w:rsidRDefault="00867D8C" w:rsidP="00600E28">
          <w:r>
            <w:t xml:space="preserve">Additionally, where reach 1 and 2 meet reach 3, a pilot point from reach 3 is repeated in the </w:t>
          </w:r>
          <w:r w:rsidR="000A06EA">
            <w:t>pilot point file</w:t>
          </w:r>
          <w:r w:rsidR="00381DC9">
            <w:t>s</w:t>
          </w:r>
          <w:r w:rsidR="000A06EA">
            <w:t xml:space="preserve"> </w:t>
          </w:r>
          <w:r w:rsidR="00381DC9">
            <w:t xml:space="preserve">pertaining to </w:t>
          </w:r>
          <w:r w:rsidR="000A06EA">
            <w:t xml:space="preserve">the </w:t>
          </w:r>
          <w:r w:rsidR="00A84CF5">
            <w:t>other</w:t>
          </w:r>
          <w:r w:rsidR="000A06EA">
            <w:t xml:space="preserve"> reach</w:t>
          </w:r>
          <w:r w:rsidR="00A84CF5">
            <w:t>es</w:t>
          </w:r>
          <w:r w:rsidR="000A06EA">
            <w:t xml:space="preserve">. As you can see from </w:t>
          </w:r>
          <w:r w:rsidR="000A06EA">
            <w:fldChar w:fldCharType="begin"/>
          </w:r>
          <w:r w:rsidR="000A06EA">
            <w:instrText xml:space="preserve"> REF _Ref60245768 \h </w:instrText>
          </w:r>
          <w:r w:rsidR="000A06EA">
            <w:fldChar w:fldCharType="separate"/>
          </w:r>
          <w:r w:rsidR="00A22E1C">
            <w:t xml:space="preserve">Figure </w:t>
          </w:r>
          <w:r w:rsidR="00A22E1C">
            <w:rPr>
              <w:noProof/>
            </w:rPr>
            <w:t>5</w:t>
          </w:r>
          <w:r w:rsidR="000A06EA">
            <w:fldChar w:fldCharType="end"/>
          </w:r>
          <w:r w:rsidR="000A06EA">
            <w:t xml:space="preserve">, this means that </w:t>
          </w:r>
          <w:r w:rsidR="000A06EA">
            <w:rPr>
              <w:i/>
              <w:iCs/>
            </w:rPr>
            <w:t xml:space="preserve">drainpp_1.dat </w:t>
          </w:r>
          <w:r w:rsidR="000A06EA">
            <w:t xml:space="preserve">contains pilot point 37 and </w:t>
          </w:r>
          <w:r w:rsidR="000A06EA">
            <w:rPr>
              <w:i/>
              <w:iCs/>
            </w:rPr>
            <w:t xml:space="preserve">drainpp_2.dat </w:t>
          </w:r>
          <w:r w:rsidR="000A06EA">
            <w:t>contains pilot point 35.</w:t>
          </w:r>
          <w:r w:rsidR="00A84CF5">
            <w:t xml:space="preserve"> Pilot points 35 and 37 are also </w:t>
          </w:r>
          <w:r w:rsidR="00381DC9">
            <w:t xml:space="preserve">included </w:t>
          </w:r>
          <w:r w:rsidR="00A84CF5">
            <w:t>in</w:t>
          </w:r>
          <w:r w:rsidR="00381DC9">
            <w:t xml:space="preserve"> file</w:t>
          </w:r>
          <w:r w:rsidR="00A84CF5">
            <w:t xml:space="preserve"> </w:t>
          </w:r>
          <w:r w:rsidR="00A84CF5">
            <w:rPr>
              <w:i/>
              <w:iCs/>
            </w:rPr>
            <w:t>drainpp_3.dat</w:t>
          </w:r>
          <w:r w:rsidR="00A84CF5">
            <w:t xml:space="preserve">. </w:t>
          </w:r>
          <w:r w:rsidR="00FF4D97">
            <w:t xml:space="preserve">The conductance value </w:t>
          </w:r>
          <w:r w:rsidR="00381DC9">
            <w:t xml:space="preserve">associated with </w:t>
          </w:r>
          <w:r w:rsidR="00FF4D97">
            <w:t>these two pilot points does not have to be the same in each of the files. However, if the same value is used in each file, then</w:t>
          </w:r>
          <w:r w:rsidR="00381DC9">
            <w:t xml:space="preserve"> interpolated model</w:t>
          </w:r>
          <w:r w:rsidR="00FF4D97">
            <w:t xml:space="preserve"> conductance</w:t>
          </w:r>
          <w:r w:rsidR="00381DC9">
            <w:t>s</w:t>
          </w:r>
          <w:r w:rsidR="00FF4D97">
            <w:t xml:space="preserve"> will not be discontinuous</w:t>
          </w:r>
          <w:r w:rsidR="00381DC9">
            <w:t xml:space="preserve"> where the reaches meet</w:t>
          </w:r>
          <w:r w:rsidR="00FF4D97">
            <w:t xml:space="preserve"> (as happens for reach 2 and 3 in </w:t>
          </w:r>
          <w:r w:rsidR="00FF4D97">
            <w:fldChar w:fldCharType="begin"/>
          </w:r>
          <w:r w:rsidR="00FF4D97">
            <w:instrText xml:space="preserve"> REF _Ref60229019 \h  \* MERGEFORMAT </w:instrText>
          </w:r>
          <w:r w:rsidR="00FF4D97">
            <w:fldChar w:fldCharType="separate"/>
          </w:r>
          <w:r w:rsidR="00A22E1C">
            <w:t xml:space="preserve">Figure </w:t>
          </w:r>
          <w:r w:rsidR="00A22E1C">
            <w:rPr>
              <w:noProof/>
            </w:rPr>
            <w:t>4</w:t>
          </w:r>
          <w:r w:rsidR="00FF4D97">
            <w:fldChar w:fldCharType="end"/>
          </w:r>
          <w:r w:rsidR="00FF4D97">
            <w:t xml:space="preserve">a). </w:t>
          </w:r>
          <w:r w:rsidR="00381DC9">
            <w:t xml:space="preserve">Another </w:t>
          </w:r>
          <w:r w:rsidR="00FF4D97">
            <w:t>option</w:t>
          </w:r>
          <w:r w:rsidR="00381DC9">
            <w:t xml:space="preserve"> is to associate</w:t>
          </w:r>
          <w:r w:rsidR="00FF4D97">
            <w:t xml:space="preserve"> different</w:t>
          </w:r>
          <w:r w:rsidR="00381DC9">
            <w:t xml:space="preserve"> pilot point parameters</w:t>
          </w:r>
          <w:r w:rsidR="00FF4D97">
            <w:t xml:space="preserve"> </w:t>
          </w:r>
          <w:r w:rsidR="00381DC9">
            <w:t xml:space="preserve">with </w:t>
          </w:r>
          <w:r w:rsidR="00FF4D97">
            <w:t>the same point in each of the files, but</w:t>
          </w:r>
          <w:r w:rsidR="00381DC9">
            <w:t xml:space="preserve"> tie</w:t>
          </w:r>
          <w:r w:rsidR="00FF4D97">
            <w:t xml:space="preserve"> the parameters tied to each other in the PEST control file. This might not even be a concern. It depend</w:t>
          </w:r>
          <w:r w:rsidR="00381DC9">
            <w:t>s</w:t>
          </w:r>
          <w:r w:rsidR="00FF4D97">
            <w:t xml:space="preserve"> on the case.  </w:t>
          </w:r>
        </w:p>
        <w:p w14:paraId="0406F2C0" w14:textId="77777777" w:rsidR="000A06EA" w:rsidRDefault="00867D8C" w:rsidP="000A06EA">
          <w:pPr>
            <w:keepNext/>
          </w:pPr>
          <w:r>
            <w:rPr>
              <w:noProof/>
            </w:rPr>
            <w:drawing>
              <wp:inline distT="0" distB="0" distL="0" distR="0" wp14:anchorId="2EF83E00" wp14:editId="0D0BCFFB">
                <wp:extent cx="6129540" cy="3432055"/>
                <wp:effectExtent l="0" t="0" r="508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pic:cNvPicPr/>
                      </pic:nvPicPr>
                      <pic:blipFill>
                        <a:blip r:embed="rId30" cstate="print">
                          <a:extLst>
                            <a:ext uri="{28A0092B-C50C-407E-A947-70E740481C1C}">
                              <a14:useLocalDpi xmlns:a14="http://schemas.microsoft.com/office/drawing/2010/main" val="0"/>
                            </a:ext>
                          </a:extLst>
                        </a:blip>
                        <a:stretch>
                          <a:fillRect/>
                        </a:stretch>
                      </pic:blipFill>
                      <pic:spPr>
                        <a:xfrm>
                          <a:off x="0" y="0"/>
                          <a:ext cx="6129540" cy="3432055"/>
                        </a:xfrm>
                        <a:prstGeom prst="rect">
                          <a:avLst/>
                        </a:prstGeom>
                      </pic:spPr>
                    </pic:pic>
                  </a:graphicData>
                </a:graphic>
              </wp:inline>
            </w:drawing>
          </w:r>
        </w:p>
        <w:p w14:paraId="174A5BD3" w14:textId="69E51BDF" w:rsidR="00F66146" w:rsidRPr="00F66146" w:rsidRDefault="000A06EA" w:rsidP="00D47C39">
          <w:pPr>
            <w:pStyle w:val="Caption"/>
          </w:pPr>
          <w:bookmarkStart w:id="28" w:name="_Ref60245768"/>
          <w:r>
            <w:t xml:space="preserve">Figure </w:t>
          </w:r>
          <w:r w:rsidR="003F24A1">
            <w:fldChar w:fldCharType="begin"/>
          </w:r>
          <w:r w:rsidR="003F24A1">
            <w:instrText xml:space="preserve"> SEQ Figure \* ARABIC </w:instrText>
          </w:r>
          <w:r w:rsidR="003F24A1">
            <w:fldChar w:fldCharType="separate"/>
          </w:r>
          <w:r w:rsidR="00A22E1C">
            <w:rPr>
              <w:noProof/>
            </w:rPr>
            <w:t>5</w:t>
          </w:r>
          <w:r w:rsidR="003F24A1">
            <w:rPr>
              <w:noProof/>
            </w:rPr>
            <w:fldChar w:fldCharType="end"/>
          </w:r>
          <w:bookmarkEnd w:id="28"/>
          <w:r>
            <w:t xml:space="preserve">  (a) Stream reaches and pilot points; pilot points </w:t>
          </w:r>
          <w:r w:rsidR="004E44E0">
            <w:t xml:space="preserve">are </w:t>
          </w:r>
          <w:r>
            <w:t xml:space="preserve">labelled according to </w:t>
          </w:r>
          <w:proofErr w:type="spellStart"/>
          <w:r w:rsidRPr="000A06EA">
            <w:rPr>
              <w:i/>
              <w:iCs/>
            </w:rPr>
            <w:t>ppid</w:t>
          </w:r>
          <w:proofErr w:type="spellEnd"/>
          <w:r>
            <w:t xml:space="preserve"> number. (b) Close-up look at the </w:t>
          </w:r>
          <w:r w:rsidR="004E44E0">
            <w:t xml:space="preserve">confluence </w:t>
          </w:r>
          <w:r>
            <w:t>of the reaches. Purple dotted circles highlight pilot points that are repeated in the respective pilot point list files.</w:t>
          </w:r>
        </w:p>
        <w:p w14:paraId="7A5CE850" w14:textId="7CDB17C9" w:rsidR="00F75C73" w:rsidRDefault="00F66146" w:rsidP="00600E28">
          <w:r>
            <w:t>Now we need to set up a PLPROC input file that accounts for reach-specific interpolation. This file will follow the same principles as the input file created in the previous chapter. Let us get started.</w:t>
          </w:r>
        </w:p>
        <w:p w14:paraId="7FC31E42" w14:textId="2A3D0C14" w:rsidR="00F66146" w:rsidRDefault="00F66146" w:rsidP="00F66146">
          <w:pPr>
            <w:pStyle w:val="steps"/>
          </w:pPr>
          <w:r>
            <w:t xml:space="preserve">Create a new text file. Name it </w:t>
          </w:r>
          <w:r>
            <w:rPr>
              <w:i/>
              <w:iCs/>
            </w:rPr>
            <w:t>plproc_drains2.dat</w:t>
          </w:r>
          <w:r>
            <w:t>.</w:t>
          </w:r>
        </w:p>
        <w:p w14:paraId="030515CA" w14:textId="4BA9CFFD" w:rsidR="00F66146" w:rsidRDefault="00F66146" w:rsidP="00F66146">
          <w:pPr>
            <w:pStyle w:val="steps"/>
          </w:pPr>
          <w:r>
            <w:t xml:space="preserve">Repeat step </w:t>
          </w:r>
          <w:r>
            <w:fldChar w:fldCharType="begin"/>
          </w:r>
          <w:r>
            <w:instrText xml:space="preserve"> REF _Ref61432084 \r \h </w:instrText>
          </w:r>
          <w:r>
            <w:fldChar w:fldCharType="separate"/>
          </w:r>
          <w:r w:rsidR="00A22E1C">
            <w:t>5</w:t>
          </w:r>
          <w:r>
            <w:fldChar w:fldCharType="end"/>
          </w:r>
          <w:r>
            <w:t xml:space="preserve"> to create the model cell CLIST</w:t>
          </w:r>
          <w:r w:rsidR="00440392">
            <w:t xml:space="preserve"> named </w:t>
          </w:r>
          <w:r w:rsidR="00440392">
            <w:rPr>
              <w:i/>
              <w:iCs/>
            </w:rPr>
            <w:t>cl_mf6</w:t>
          </w:r>
          <w:r w:rsidR="00440392">
            <w:t xml:space="preserve">. </w:t>
          </w:r>
        </w:p>
        <w:p w14:paraId="49E97D6C" w14:textId="6DDE91E4" w:rsidR="00F82533" w:rsidRPr="00DC0795" w:rsidRDefault="00F82533" w:rsidP="00F66146">
          <w:pPr>
            <w:pStyle w:val="steps"/>
          </w:pPr>
          <w:r w:rsidRPr="00DC0795">
            <w:lastRenderedPageBreak/>
            <w:t>Unfortunately, the original model file was set</w:t>
          </w:r>
          <w:r w:rsidR="00831129">
            <w:t xml:space="preserve"> </w:t>
          </w:r>
          <w:r w:rsidRPr="00DC0795">
            <w:t xml:space="preserve">up in a way that cell stream reach numbers are identified </w:t>
          </w:r>
          <w:r w:rsidR="00831129">
            <w:t>using</w:t>
          </w:r>
          <w:r w:rsidR="00831129" w:rsidRPr="00DC0795">
            <w:t xml:space="preserve"> </w:t>
          </w:r>
          <w:r w:rsidRPr="00DC0795">
            <w:t xml:space="preserve">a text string (e.g., </w:t>
          </w:r>
          <w:r w:rsidRPr="00DC0795">
            <w:rPr>
              <w:i/>
              <w:iCs/>
            </w:rPr>
            <w:t>stream-1, stream-2, etc.</w:t>
          </w:r>
          <w:r w:rsidRPr="00DC0795">
            <w:t xml:space="preserve">) in column 5 (see </w:t>
          </w:r>
          <w:r w:rsidRPr="00DC0795">
            <w:rPr>
              <w:i/>
              <w:iCs/>
            </w:rPr>
            <w:t>model.drn_stress_period_data.txt</w:t>
          </w:r>
          <w:r w:rsidRPr="00DC0795">
            <w:t xml:space="preserve">). </w:t>
          </w:r>
          <w:r w:rsidR="00831129">
            <w:t>While these t</w:t>
          </w:r>
          <w:r w:rsidRPr="00DC0795">
            <w:t>ext</w:t>
          </w:r>
          <w:r w:rsidR="00831129">
            <w:t xml:space="preserve"> strings</w:t>
          </w:r>
          <w:r w:rsidRPr="00DC0795">
            <w:t xml:space="preserve"> </w:t>
          </w:r>
          <w:r w:rsidR="00831129">
            <w:t>were</w:t>
          </w:r>
          <w:r w:rsidR="00831129" w:rsidRPr="00DC0795">
            <w:t xml:space="preserve"> </w:t>
          </w:r>
          <w:r w:rsidRPr="00DC0795">
            <w:t xml:space="preserve">used by the modeller purely as  a convenience (it is easy to understand what </w:t>
          </w:r>
          <w:r w:rsidR="00831129">
            <w:t>they</w:t>
          </w:r>
          <w:r w:rsidR="00831129" w:rsidRPr="00DC0795">
            <w:t xml:space="preserve"> </w:t>
          </w:r>
          <w:r w:rsidRPr="00DC0795">
            <w:t xml:space="preserve">refer to), he/she could just as easily </w:t>
          </w:r>
          <w:r w:rsidR="00203E17">
            <w:t xml:space="preserve">have </w:t>
          </w:r>
          <w:r w:rsidRPr="00DC0795">
            <w:t>used an integer. However, PLPROC requires that this column contain only integers</w:t>
          </w:r>
          <w:r w:rsidR="00DC0795" w:rsidRPr="00DC0795">
            <w:t xml:space="preserve"> or real numbers</w:t>
          </w:r>
          <w:r w:rsidRPr="00DC0795">
            <w:t xml:space="preserve">, so first we need to edit it. </w:t>
          </w:r>
          <w:r w:rsidR="00831129">
            <w:t>(</w:t>
          </w:r>
          <w:r w:rsidRPr="00DC0795">
            <w:t>Keep this in mind when setting up a MODFLOW model</w:t>
          </w:r>
          <w:r w:rsidR="00831129">
            <w:t xml:space="preserve"> in a graphical user interface of </w:t>
          </w:r>
          <w:proofErr w:type="spellStart"/>
          <w:r w:rsidR="00831129">
            <w:t>FloPy</w:t>
          </w:r>
          <w:proofErr w:type="spellEnd"/>
          <w:r w:rsidR="00831129">
            <w:t xml:space="preserve"> as it will reduce the need for later manual file alterations.)</w:t>
          </w:r>
        </w:p>
        <w:p w14:paraId="2963D382" w14:textId="3B2C6D06" w:rsidR="00F82533" w:rsidRPr="00DC0795" w:rsidRDefault="00F82533" w:rsidP="00F66146">
          <w:pPr>
            <w:pStyle w:val="steps"/>
          </w:pPr>
          <w:r w:rsidRPr="00DC0795">
            <w:t xml:space="preserve">Make a copy of the original file </w:t>
          </w:r>
          <w:r w:rsidRPr="00DC0795">
            <w:rPr>
              <w:i/>
              <w:iCs/>
            </w:rPr>
            <w:t>model.drn_stress_period_data.txt.</w:t>
          </w:r>
          <w:r w:rsidRPr="00DC0795">
            <w:t xml:space="preserve"> Name the copy </w:t>
          </w:r>
          <w:r w:rsidRPr="00DC0795">
            <w:rPr>
              <w:i/>
              <w:iCs/>
            </w:rPr>
            <w:t>drains.txt</w:t>
          </w:r>
          <w:r w:rsidRPr="00DC0795">
            <w:t xml:space="preserve">. Open </w:t>
          </w:r>
          <w:r w:rsidR="00831129">
            <w:t xml:space="preserve">drains.txt </w:t>
          </w:r>
          <w:r w:rsidRPr="00DC0795">
            <w:t>in a text editor and remove the sub-string “</w:t>
          </w:r>
          <w:r w:rsidRPr="00DC0795">
            <w:rPr>
              <w:i/>
              <w:iCs/>
            </w:rPr>
            <w:t>stream-“</w:t>
          </w:r>
          <w:r w:rsidRPr="00DC0795">
            <w:t xml:space="preserve"> from the 5</w:t>
          </w:r>
          <w:r w:rsidRPr="00DC0795">
            <w:rPr>
              <w:vertAlign w:val="superscript"/>
            </w:rPr>
            <w:t>th</w:t>
          </w:r>
          <w:r w:rsidRPr="00DC0795">
            <w:t xml:space="preserve"> column. The first few rows of the</w:t>
          </w:r>
          <w:r w:rsidR="00831129">
            <w:t xml:space="preserve"> modified</w:t>
          </w:r>
          <w:r w:rsidRPr="00DC0795">
            <w:t xml:space="preserve"> </w:t>
          </w:r>
          <w:r w:rsidRPr="00DC0795">
            <w:rPr>
              <w:i/>
              <w:iCs/>
            </w:rPr>
            <w:t>drains.txt</w:t>
          </w:r>
          <w:r w:rsidRPr="00DC0795">
            <w:t xml:space="preserve"> file should now look like this:</w:t>
          </w:r>
        </w:p>
        <w:tbl>
          <w:tblPr>
            <w:tblStyle w:val="TableGrid"/>
            <w:tblW w:w="9781" w:type="dxa"/>
            <w:tblInd w:w="-5" w:type="dxa"/>
            <w:tblLook w:val="04A0" w:firstRow="1" w:lastRow="0" w:firstColumn="1" w:lastColumn="0" w:noHBand="0" w:noVBand="1"/>
          </w:tblPr>
          <w:tblGrid>
            <w:gridCol w:w="9781"/>
          </w:tblGrid>
          <w:tr w:rsidR="00F82533" w:rsidRPr="00DC0795" w14:paraId="2B8D68E8" w14:textId="77777777" w:rsidTr="00F82533">
            <w:tc>
              <w:tcPr>
                <w:tcW w:w="9781" w:type="dxa"/>
              </w:tcPr>
              <w:p w14:paraId="720D754E" w14:textId="77777777" w:rsidR="00F82533" w:rsidRPr="00DC0795" w:rsidRDefault="00F82533" w:rsidP="00F82533">
                <w:pPr>
                  <w:pStyle w:val="commandlinetext"/>
                </w:pPr>
                <w:r w:rsidRPr="00DC0795">
                  <w:t xml:space="preserve">  1 2830     140.94892883    1000.00000000  1</w:t>
                </w:r>
              </w:p>
              <w:p w14:paraId="095A1E10" w14:textId="77777777" w:rsidR="00F82533" w:rsidRPr="00DC0795" w:rsidRDefault="00F82533" w:rsidP="00F82533">
                <w:pPr>
                  <w:pStyle w:val="commandlinetext"/>
                </w:pPr>
                <w:r w:rsidRPr="00DC0795">
                  <w:t xml:space="preserve">  1 2842     139.41760254    1000.00000000  1</w:t>
                </w:r>
              </w:p>
              <w:p w14:paraId="613FEE81" w14:textId="77777777" w:rsidR="00F82533" w:rsidRPr="00DC0795" w:rsidRDefault="00F82533" w:rsidP="00F82533">
                <w:pPr>
                  <w:pStyle w:val="commandlinetext"/>
                </w:pPr>
                <w:r w:rsidRPr="00DC0795">
                  <w:t xml:space="preserve">  1 2843     138.98307800    1000.00000000  1</w:t>
                </w:r>
              </w:p>
              <w:p w14:paraId="457EC662" w14:textId="6CADA885" w:rsidR="00F82533" w:rsidRPr="00DC0795" w:rsidRDefault="00F82533" w:rsidP="00F82533">
                <w:pPr>
                  <w:pStyle w:val="commandlinetext"/>
                </w:pPr>
                <w:r w:rsidRPr="00DC0795">
                  <w:t xml:space="preserve">  1 2845     139.76692200    1000.00000000  1</w:t>
                </w:r>
              </w:p>
            </w:tc>
          </w:tr>
        </w:tbl>
        <w:p w14:paraId="2CFDEFEF" w14:textId="77777777" w:rsidR="00F82533" w:rsidRPr="00DC0795" w:rsidRDefault="00F82533" w:rsidP="00F82533">
          <w:pPr>
            <w:pStyle w:val="steps"/>
            <w:numPr>
              <w:ilvl w:val="0"/>
              <w:numId w:val="0"/>
            </w:numPr>
            <w:ind w:left="360" w:hanging="360"/>
          </w:pPr>
        </w:p>
        <w:p w14:paraId="20C34BD8" w14:textId="6F3410D6" w:rsidR="00F82533" w:rsidRPr="00DC0795" w:rsidRDefault="00F82533" w:rsidP="00F66146">
          <w:pPr>
            <w:pStyle w:val="steps"/>
          </w:pPr>
          <w:r w:rsidRPr="00DC0795">
            <w:t xml:space="preserve">Save </w:t>
          </w:r>
          <w:r w:rsidRPr="00DC0795">
            <w:rPr>
              <w:i/>
              <w:iCs/>
            </w:rPr>
            <w:t xml:space="preserve">drains.txt </w:t>
          </w:r>
          <w:r w:rsidRPr="00DC0795">
            <w:t xml:space="preserve"> in your working folder </w:t>
          </w:r>
          <w:r w:rsidR="00DC0795" w:rsidRPr="00DC0795">
            <w:t>and close it.</w:t>
          </w:r>
        </w:p>
        <w:p w14:paraId="3B76C46C" w14:textId="602D84D4" w:rsidR="00DC0795" w:rsidRPr="00DC0795" w:rsidRDefault="00DC0795" w:rsidP="00F66146">
          <w:pPr>
            <w:pStyle w:val="steps"/>
          </w:pPr>
          <w:r w:rsidRPr="00DC0795">
            <w:t xml:space="preserve">Now return to the input file </w:t>
          </w:r>
          <w:r w:rsidRPr="00DC0795">
            <w:rPr>
              <w:i/>
              <w:iCs/>
            </w:rPr>
            <w:t>plproc_drains2.dat</w:t>
          </w:r>
          <w:r w:rsidRPr="00DC0795">
            <w:t>.</w:t>
          </w:r>
        </w:p>
        <w:p w14:paraId="742311B7" w14:textId="3DF4E6F0" w:rsidR="00F25E91" w:rsidRPr="00DC0795" w:rsidRDefault="00F25E91" w:rsidP="00F66146">
          <w:pPr>
            <w:pStyle w:val="steps"/>
          </w:pPr>
          <w:r w:rsidRPr="00DC0795">
            <w:t>Next create the SLIST for the drain cells</w:t>
          </w:r>
          <w:r w:rsidR="00F47283" w:rsidRPr="00DC0795">
            <w:t xml:space="preserve"> (similar to step </w:t>
          </w:r>
          <w:r w:rsidR="00F47283" w:rsidRPr="00DC0795">
            <w:fldChar w:fldCharType="begin"/>
          </w:r>
          <w:r w:rsidR="00F47283" w:rsidRPr="00DC0795">
            <w:instrText xml:space="preserve"> REF _Ref61432087 \r \h  \* MERGEFORMAT </w:instrText>
          </w:r>
          <w:r w:rsidR="00F47283" w:rsidRPr="00DC0795">
            <w:fldChar w:fldCharType="separate"/>
          </w:r>
          <w:r w:rsidR="00A22E1C">
            <w:t>7</w:t>
          </w:r>
          <w:r w:rsidR="00F47283" w:rsidRPr="00DC0795">
            <w:fldChar w:fldCharType="end"/>
          </w:r>
          <w:r w:rsidR="00F47283" w:rsidRPr="00DC0795">
            <w:t>)</w:t>
          </w:r>
          <w:r w:rsidR="00DC0795" w:rsidRPr="00DC0795">
            <w:t xml:space="preserve"> using the </w:t>
          </w:r>
          <w:r w:rsidR="00DC0795" w:rsidRPr="00DC0795">
            <w:rPr>
              <w:i/>
              <w:iCs/>
            </w:rPr>
            <w:t>find_cells_in_list()</w:t>
          </w:r>
          <w:r w:rsidR="00DC0795" w:rsidRPr="00DC0795">
            <w:t xml:space="preserve"> function and the </w:t>
          </w:r>
          <w:r w:rsidR="00DC0795" w:rsidRPr="00DC0795">
            <w:rPr>
              <w:i/>
              <w:iCs/>
            </w:rPr>
            <w:t>drains.txt</w:t>
          </w:r>
          <w:r w:rsidR="00DC0795" w:rsidRPr="00DC0795">
            <w:t xml:space="preserve"> list file</w:t>
          </w:r>
          <w:r w:rsidRPr="00DC0795">
            <w:t>. This time we need to</w:t>
          </w:r>
          <w:r w:rsidR="00CB66B3">
            <w:t xml:space="preserve"> populate the SLIST with cell</w:t>
          </w:r>
          <w:r w:rsidRPr="00DC0795">
            <w:t xml:space="preserve"> reach number</w:t>
          </w:r>
          <w:r w:rsidR="00CB66B3">
            <w:t>s</w:t>
          </w:r>
          <w:r w:rsidRPr="00DC0795">
            <w:t xml:space="preserve"> so that we can distinguish between cells in different reaches. Type in the following</w:t>
          </w:r>
          <w:r w:rsidR="00CB66B3">
            <w:t xml:space="preserve"> function</w:t>
          </w:r>
          <w:r w:rsidRPr="00DC0795">
            <w:t>:</w:t>
          </w:r>
        </w:p>
        <w:tbl>
          <w:tblPr>
            <w:tblStyle w:val="TableGrid"/>
            <w:tblW w:w="9781" w:type="dxa"/>
            <w:tblInd w:w="-5" w:type="dxa"/>
            <w:tblLook w:val="04A0" w:firstRow="1" w:lastRow="0" w:firstColumn="1" w:lastColumn="0" w:noHBand="0" w:noVBand="1"/>
          </w:tblPr>
          <w:tblGrid>
            <w:gridCol w:w="9781"/>
          </w:tblGrid>
          <w:tr w:rsidR="00F25E91" w:rsidRPr="00DC0795" w14:paraId="783B0F7D" w14:textId="77777777" w:rsidTr="00F25E91">
            <w:tc>
              <w:tcPr>
                <w:tcW w:w="9781" w:type="dxa"/>
              </w:tcPr>
              <w:p w14:paraId="3769C6B4" w14:textId="77777777" w:rsidR="00F25E91" w:rsidRPr="00DC0795" w:rsidRDefault="00F25E91" w:rsidP="00F25E91">
                <w:pPr>
                  <w:pStyle w:val="commandlinetext"/>
                </w:pPr>
                <w:r w:rsidRPr="00DC0795">
                  <w:t>draincells_mf6 = cl_mf6.find_cells_in_lists(                   &amp;</w:t>
                </w:r>
              </w:p>
              <w:p w14:paraId="6FF8B829" w14:textId="77777777" w:rsidR="00F25E91" w:rsidRPr="00DC0795" w:rsidRDefault="00F25E91" w:rsidP="00F25E91">
                <w:pPr>
                  <w:pStyle w:val="commandlinetext"/>
                </w:pPr>
                <w:r w:rsidRPr="00DC0795">
                  <w:t xml:space="preserve">                 file=drains.txt,                              &amp;</w:t>
                </w:r>
              </w:p>
              <w:p w14:paraId="33BDF5C1" w14:textId="77777777" w:rsidR="00F25E91" w:rsidRPr="00DC0795" w:rsidRDefault="00F25E91" w:rsidP="00F25E91">
                <w:pPr>
                  <w:pStyle w:val="commandlinetext"/>
                </w:pPr>
                <w:r w:rsidRPr="00DC0795">
                  <w:t xml:space="preserve">                 model_type=mf6_disv,                          &amp;</w:t>
                </w:r>
              </w:p>
              <w:p w14:paraId="1989C681" w14:textId="77777777" w:rsidR="00F25E91" w:rsidRPr="00DC0795" w:rsidRDefault="00F25E91" w:rsidP="00F25E91">
                <w:pPr>
                  <w:pStyle w:val="commandlinetext"/>
                </w:pPr>
                <w:r w:rsidRPr="00DC0795">
                  <w:t xml:space="preserve">                 list_col_start=1,                             &amp;</w:t>
                </w:r>
              </w:p>
              <w:p w14:paraId="55911116" w14:textId="77777777" w:rsidR="00F25E91" w:rsidRPr="00DC0795" w:rsidRDefault="00F25E91" w:rsidP="00F25E91">
                <w:pPr>
                  <w:pStyle w:val="commandlinetext"/>
                </w:pPr>
                <w:r w:rsidRPr="00DC0795">
                  <w:t xml:space="preserve">                 </w:t>
                </w:r>
                <w:proofErr w:type="spellStart"/>
                <w:r w:rsidRPr="00DC0795">
                  <w:t>assign_col</w:t>
                </w:r>
                <w:proofErr w:type="spellEnd"/>
                <w:r w:rsidRPr="00DC0795">
                  <w:t xml:space="preserve"> = 5,                               &amp;</w:t>
                </w:r>
              </w:p>
              <w:p w14:paraId="39496B1C" w14:textId="77777777" w:rsidR="00F25E91" w:rsidRPr="00DC0795" w:rsidRDefault="00F25E91" w:rsidP="00F25E91">
                <w:pPr>
                  <w:pStyle w:val="commandlinetext"/>
                </w:pPr>
                <w:r w:rsidRPr="00DC0795">
                  <w:t xml:space="preserve">                 keytext_start='top_of_file',                  &amp;</w:t>
                </w:r>
              </w:p>
              <w:p w14:paraId="314D296D" w14:textId="509EDD26" w:rsidR="00F25E91" w:rsidRPr="00DC0795" w:rsidRDefault="00F25E91" w:rsidP="00F25E91">
                <w:pPr>
                  <w:pStyle w:val="commandlinetext"/>
                </w:pPr>
                <w:r w:rsidRPr="00DC0795">
                  <w:t xml:space="preserve">                 keytext_end='bottom_of_file')</w:t>
                </w:r>
              </w:p>
            </w:tc>
          </w:tr>
        </w:tbl>
        <w:p w14:paraId="0C4D20EA" w14:textId="03CB1932" w:rsidR="00F25E91" w:rsidRPr="00DC0795" w:rsidRDefault="00F25E91" w:rsidP="00F25E91">
          <w:pPr>
            <w:pStyle w:val="steps"/>
            <w:numPr>
              <w:ilvl w:val="0"/>
              <w:numId w:val="0"/>
            </w:numPr>
            <w:ind w:left="360" w:hanging="360"/>
          </w:pPr>
        </w:p>
        <w:p w14:paraId="0C5AF3BD" w14:textId="0BA32A3F" w:rsidR="00F25E91" w:rsidRDefault="00F47283" w:rsidP="00DC0795">
          <w:pPr>
            <w:pStyle w:val="steps"/>
          </w:pPr>
          <w:r w:rsidRPr="00DC0795">
            <w:t xml:space="preserve">As you can see, the </w:t>
          </w:r>
          <w:r w:rsidR="00DC0795" w:rsidRPr="00DC0795">
            <w:t>major</w:t>
          </w:r>
          <w:r w:rsidRPr="00DC0795">
            <w:t xml:space="preserve"> difference</w:t>
          </w:r>
          <w:r w:rsidR="00CB66B3">
            <w:t xml:space="preserve"> between use of the </w:t>
          </w:r>
          <w:r w:rsidR="00CB66B3" w:rsidRPr="00AD38D5">
            <w:rPr>
              <w:i/>
              <w:iCs/>
            </w:rPr>
            <w:t>find_cells_in_list()</w:t>
          </w:r>
          <w:r w:rsidR="00CB66B3">
            <w:t xml:space="preserve"> function as used in the present chapter and in the preceding</w:t>
          </w:r>
          <w:r w:rsidRPr="00DC0795">
            <w:t xml:space="preserve"> chapter is the inclusion of the argument </w:t>
          </w:r>
          <w:bookmarkStart w:id="29" w:name="_Hlk61951641"/>
          <w:proofErr w:type="spellStart"/>
          <w:r w:rsidRPr="00DC0795">
            <w:rPr>
              <w:i/>
              <w:iCs/>
            </w:rPr>
            <w:t>assign_col</w:t>
          </w:r>
          <w:proofErr w:type="spellEnd"/>
          <w:r w:rsidRPr="00DC0795">
            <w:rPr>
              <w:i/>
              <w:iCs/>
            </w:rPr>
            <w:t xml:space="preserve"> = 5</w:t>
          </w:r>
          <w:bookmarkEnd w:id="29"/>
          <w:r w:rsidRPr="00DC0795">
            <w:t xml:space="preserve">. </w:t>
          </w:r>
          <w:r w:rsidR="00CB66B3">
            <w:t xml:space="preserve">If this argument is omitted, then model cells are assigned a value of 1 if they appear in the list, and 0 if they do not. </w:t>
          </w:r>
          <w:proofErr w:type="gramStart"/>
          <w:r w:rsidR="00CB66B3">
            <w:t>However</w:t>
          </w:r>
          <w:proofErr w:type="gramEnd"/>
          <w:r w:rsidR="00CB66B3">
            <w:t xml:space="preserve"> the </w:t>
          </w:r>
          <w:proofErr w:type="spellStart"/>
          <w:r w:rsidR="00CB66B3" w:rsidRPr="00DC0795">
            <w:rPr>
              <w:i/>
              <w:iCs/>
            </w:rPr>
            <w:t>assign_col</w:t>
          </w:r>
          <w:proofErr w:type="spellEnd"/>
          <w:r w:rsidR="00CB66B3" w:rsidRPr="00DC0795">
            <w:rPr>
              <w:i/>
              <w:iCs/>
            </w:rPr>
            <w:t xml:space="preserve"> = 5</w:t>
          </w:r>
          <w:r w:rsidR="00CB66B3">
            <w:t xml:space="preserve"> argument instructs PLPROC to assign cells appearing in the list values that are read from column 5 of the list; these values are assigned to the </w:t>
          </w:r>
          <w:r w:rsidR="00CB66B3" w:rsidRPr="00AD38D5">
            <w:rPr>
              <w:i/>
              <w:iCs/>
            </w:rPr>
            <w:t>draincells_mf6</w:t>
          </w:r>
          <w:r w:rsidR="00CB66B3">
            <w:t xml:space="preserve"> SLIST.</w:t>
          </w:r>
        </w:p>
        <w:p w14:paraId="147F98AE" w14:textId="383BE7E7" w:rsidR="00440392" w:rsidRDefault="00440392" w:rsidP="00F66146">
          <w:pPr>
            <w:pStyle w:val="steps"/>
          </w:pPr>
          <w:r>
            <w:t xml:space="preserve">Now create three pilot point CLISTs; one for each pilot point file. </w:t>
          </w:r>
          <w:r w:rsidR="00F25E91">
            <w:t>S</w:t>
          </w:r>
          <w:r>
            <w:t xml:space="preserve">tart with </w:t>
          </w:r>
          <w:r>
            <w:rPr>
              <w:i/>
              <w:iCs/>
            </w:rPr>
            <w:t>drainpp_1.dat</w:t>
          </w:r>
          <w:r>
            <w:t>. Type in the following</w:t>
          </w:r>
          <w:r w:rsidR="00CB66B3">
            <w:t xml:space="preserve"> (or cut and paste from this document)</w:t>
          </w:r>
          <w:r>
            <w:t>:</w:t>
          </w:r>
        </w:p>
        <w:tbl>
          <w:tblPr>
            <w:tblStyle w:val="TableGrid"/>
            <w:tblW w:w="9781" w:type="dxa"/>
            <w:tblInd w:w="-5" w:type="dxa"/>
            <w:tblLook w:val="04A0" w:firstRow="1" w:lastRow="0" w:firstColumn="1" w:lastColumn="0" w:noHBand="0" w:noVBand="1"/>
          </w:tblPr>
          <w:tblGrid>
            <w:gridCol w:w="9781"/>
          </w:tblGrid>
          <w:tr w:rsidR="00440392" w14:paraId="03C889A1" w14:textId="77777777" w:rsidTr="00440392">
            <w:tc>
              <w:tcPr>
                <w:tcW w:w="9781" w:type="dxa"/>
              </w:tcPr>
              <w:p w14:paraId="4B2F53EC" w14:textId="77777777" w:rsidR="00440392" w:rsidRDefault="00440392" w:rsidP="00440392">
                <w:pPr>
                  <w:pStyle w:val="commandlinetext"/>
                </w:pPr>
                <w:r>
                  <w:t>cl_pp1 = read_list_file(file='drainpp_1.dat',           &amp;</w:t>
                </w:r>
              </w:p>
              <w:p w14:paraId="71B37340" w14:textId="77777777" w:rsidR="00440392" w:rsidRDefault="00440392" w:rsidP="00440392">
                <w:pPr>
                  <w:pStyle w:val="commandlinetext"/>
                </w:pPr>
                <w:r>
                  <w:t xml:space="preserve">                        </w:t>
                </w:r>
                <w:proofErr w:type="spellStart"/>
                <w:r>
                  <w:t>id_type</w:t>
                </w:r>
                <w:proofErr w:type="spellEnd"/>
                <w:r>
                  <w:t>='integer',              &amp;</w:t>
                </w:r>
              </w:p>
              <w:p w14:paraId="0C595B62" w14:textId="77777777" w:rsidR="00440392" w:rsidRDefault="00440392" w:rsidP="00440392">
                <w:pPr>
                  <w:pStyle w:val="commandlinetext"/>
                </w:pPr>
                <w:r>
                  <w:t xml:space="preserve">                        </w:t>
                </w:r>
                <w:proofErr w:type="spellStart"/>
                <w:r>
                  <w:t>skiplines</w:t>
                </w:r>
                <w:proofErr w:type="spellEnd"/>
                <w:r>
                  <w:t>=1,                    &amp;</w:t>
                </w:r>
              </w:p>
              <w:p w14:paraId="5B137F43" w14:textId="77777777" w:rsidR="00440392" w:rsidRDefault="00440392" w:rsidP="00440392">
                <w:pPr>
                  <w:pStyle w:val="commandlinetext"/>
                </w:pPr>
                <w:r>
                  <w:t xml:space="preserve">                        dimensions=2,                   &amp;</w:t>
                </w:r>
              </w:p>
              <w:p w14:paraId="6A52C125" w14:textId="1606242E" w:rsidR="00440392" w:rsidRDefault="00440392" w:rsidP="00440392">
                <w:pPr>
                  <w:pStyle w:val="commandlinetext"/>
                </w:pPr>
                <w:r>
                  <w:t xml:space="preserve">                        plist='draincond1_pp';column=4)</w:t>
                </w:r>
              </w:p>
            </w:tc>
          </w:tr>
        </w:tbl>
        <w:p w14:paraId="4DBD7567" w14:textId="77777777" w:rsidR="00440392" w:rsidRDefault="00440392" w:rsidP="00440392">
          <w:pPr>
            <w:pStyle w:val="steps"/>
            <w:numPr>
              <w:ilvl w:val="0"/>
              <w:numId w:val="0"/>
            </w:numPr>
            <w:ind w:left="360" w:hanging="360"/>
          </w:pPr>
        </w:p>
        <w:p w14:paraId="5369B353" w14:textId="47A7240F" w:rsidR="00440392" w:rsidRDefault="00440392" w:rsidP="00440392">
          <w:pPr>
            <w:pStyle w:val="steps"/>
          </w:pPr>
          <w:r>
            <w:t xml:space="preserve">As you can see, this </w:t>
          </w:r>
          <w:r w:rsidR="00CB66B3">
            <w:t xml:space="preserve">function call </w:t>
          </w:r>
          <w:r>
            <w:t xml:space="preserve">follows the same </w:t>
          </w:r>
          <w:r w:rsidR="00CB66B3">
            <w:t xml:space="preserve">protocol </w:t>
          </w:r>
          <w:r>
            <w:t xml:space="preserve">as </w:t>
          </w:r>
          <w:r w:rsidR="00CB66B3">
            <w:t>was</w:t>
          </w:r>
          <w:r w:rsidR="00AD38D5">
            <w:t xml:space="preserve"> </w:t>
          </w:r>
          <w:r>
            <w:t xml:space="preserve">used in the previous chapter (see step </w:t>
          </w:r>
          <w:r>
            <w:fldChar w:fldCharType="begin"/>
          </w:r>
          <w:r>
            <w:instrText xml:space="preserve"> REF _Ref61432380 \r \h </w:instrText>
          </w:r>
          <w:r>
            <w:fldChar w:fldCharType="separate"/>
          </w:r>
          <w:r w:rsidR="00A22E1C">
            <w:t>9</w:t>
          </w:r>
          <w:r>
            <w:fldChar w:fldCharType="end"/>
          </w:r>
          <w:r>
            <w:t xml:space="preserve">). The </w:t>
          </w:r>
          <w:r>
            <w:rPr>
              <w:i/>
              <w:iCs/>
            </w:rPr>
            <w:t xml:space="preserve">read_list_file() </w:t>
          </w:r>
          <w:r>
            <w:t xml:space="preserve">function is used to read the pilot point file </w:t>
          </w:r>
          <w:r>
            <w:rPr>
              <w:i/>
              <w:iCs/>
            </w:rPr>
            <w:t>drainpp_1.dat</w:t>
          </w:r>
          <w:r>
            <w:t xml:space="preserve"> to create </w:t>
          </w:r>
          <w:r w:rsidR="008019EC">
            <w:t xml:space="preserve">a </w:t>
          </w:r>
          <w:r>
            <w:t>CLIST (</w:t>
          </w:r>
          <w:r w:rsidR="008019EC">
            <w:t xml:space="preserve">in this case </w:t>
          </w:r>
          <w:r>
            <w:rPr>
              <w:i/>
              <w:iCs/>
            </w:rPr>
            <w:t>cl_pp1</w:t>
          </w:r>
          <w:r>
            <w:t>)</w:t>
          </w:r>
          <w:r>
            <w:rPr>
              <w:i/>
              <w:iCs/>
            </w:rPr>
            <w:t xml:space="preserve"> </w:t>
          </w:r>
          <w:r>
            <w:t xml:space="preserve">and </w:t>
          </w:r>
          <w:r w:rsidR="008019EC">
            <w:t xml:space="preserve">an </w:t>
          </w:r>
          <w:r>
            <w:t>associated PLIST (</w:t>
          </w:r>
          <w:r>
            <w:rPr>
              <w:i/>
              <w:iCs/>
            </w:rPr>
            <w:t>draincon1_pp</w:t>
          </w:r>
          <w:r>
            <w:t xml:space="preserve">). </w:t>
          </w:r>
        </w:p>
        <w:p w14:paraId="334E7D26" w14:textId="2E2C62E3" w:rsidR="00440392" w:rsidRDefault="00AA4395" w:rsidP="00440392">
          <w:pPr>
            <w:pStyle w:val="steps"/>
          </w:pPr>
          <w:r>
            <w:lastRenderedPageBreak/>
            <w:t>Do the same for the remaining two pilot point files (</w:t>
          </w:r>
          <w:r>
            <w:rPr>
              <w:i/>
              <w:iCs/>
            </w:rPr>
            <w:t>drainpp_2.dat</w:t>
          </w:r>
          <w:r>
            <w:t xml:space="preserve"> and </w:t>
          </w:r>
          <w:r>
            <w:rPr>
              <w:i/>
              <w:iCs/>
            </w:rPr>
            <w:t>drainpp_3.dat</w:t>
          </w:r>
          <w:r>
            <w:t xml:space="preserve">). Name the CLISTs </w:t>
          </w:r>
          <w:r>
            <w:rPr>
              <w:i/>
              <w:iCs/>
            </w:rPr>
            <w:t>cl_pp2</w:t>
          </w:r>
          <w:r>
            <w:t xml:space="preserve"> and </w:t>
          </w:r>
          <w:r>
            <w:rPr>
              <w:i/>
              <w:iCs/>
            </w:rPr>
            <w:t>cl_pp3</w:t>
          </w:r>
          <w:r>
            <w:t xml:space="preserve"> and the respective PLISTs </w:t>
          </w:r>
          <w:r>
            <w:rPr>
              <w:i/>
              <w:iCs/>
            </w:rPr>
            <w:t>draincond2_pp</w:t>
          </w:r>
          <w:r w:rsidR="00DC0795">
            <w:rPr>
              <w:i/>
              <w:iCs/>
            </w:rPr>
            <w:t xml:space="preserve"> </w:t>
          </w:r>
          <w:r>
            <w:t xml:space="preserve">and </w:t>
          </w:r>
          <w:r>
            <w:rPr>
              <w:i/>
              <w:iCs/>
            </w:rPr>
            <w:t>draincond3_pp</w:t>
          </w:r>
          <w:r>
            <w:t xml:space="preserve">. </w:t>
          </w:r>
          <w:r w:rsidR="008019EC">
            <w:t>The function calls are as follows</w:t>
          </w:r>
          <w:r>
            <w:t>:</w:t>
          </w:r>
        </w:p>
        <w:tbl>
          <w:tblPr>
            <w:tblStyle w:val="TableGrid"/>
            <w:tblW w:w="9781" w:type="dxa"/>
            <w:tblInd w:w="-5" w:type="dxa"/>
            <w:tblLook w:val="04A0" w:firstRow="1" w:lastRow="0" w:firstColumn="1" w:lastColumn="0" w:noHBand="0" w:noVBand="1"/>
          </w:tblPr>
          <w:tblGrid>
            <w:gridCol w:w="9781"/>
          </w:tblGrid>
          <w:tr w:rsidR="00AA4395" w14:paraId="5BA1B81A" w14:textId="77777777" w:rsidTr="00AA4395">
            <w:tc>
              <w:tcPr>
                <w:tcW w:w="9781" w:type="dxa"/>
              </w:tcPr>
              <w:p w14:paraId="08277B5F" w14:textId="77777777" w:rsidR="00AA4395" w:rsidRDefault="00AA4395" w:rsidP="00AA4395">
                <w:pPr>
                  <w:pStyle w:val="commandlinetext"/>
                </w:pPr>
                <w:r>
                  <w:t>cl_pp2 = read_list_file(file='drainpp_2.dat',           &amp;</w:t>
                </w:r>
              </w:p>
              <w:p w14:paraId="6DB4A07C" w14:textId="77777777" w:rsidR="00AA4395" w:rsidRDefault="00AA4395" w:rsidP="00AA4395">
                <w:pPr>
                  <w:pStyle w:val="commandlinetext"/>
                </w:pPr>
                <w:r>
                  <w:t xml:space="preserve">                        </w:t>
                </w:r>
                <w:proofErr w:type="spellStart"/>
                <w:r>
                  <w:t>id_type</w:t>
                </w:r>
                <w:proofErr w:type="spellEnd"/>
                <w:r>
                  <w:t>='integer',              &amp;</w:t>
                </w:r>
              </w:p>
              <w:p w14:paraId="457D9EFF" w14:textId="77777777" w:rsidR="00AA4395" w:rsidRDefault="00AA4395" w:rsidP="00AA4395">
                <w:pPr>
                  <w:pStyle w:val="commandlinetext"/>
                </w:pPr>
                <w:r>
                  <w:t xml:space="preserve">                        </w:t>
                </w:r>
                <w:proofErr w:type="spellStart"/>
                <w:r>
                  <w:t>skiplines</w:t>
                </w:r>
                <w:proofErr w:type="spellEnd"/>
                <w:r>
                  <w:t>=1,                    &amp;</w:t>
                </w:r>
              </w:p>
              <w:p w14:paraId="7F49707A" w14:textId="77777777" w:rsidR="00AA4395" w:rsidRDefault="00AA4395" w:rsidP="00AA4395">
                <w:pPr>
                  <w:pStyle w:val="commandlinetext"/>
                </w:pPr>
                <w:r>
                  <w:t xml:space="preserve">                        dimensions=2,                   &amp;</w:t>
                </w:r>
              </w:p>
              <w:p w14:paraId="3F6D0257" w14:textId="77777777" w:rsidR="00AA4395" w:rsidRDefault="00AA4395" w:rsidP="00AA4395">
                <w:pPr>
                  <w:pStyle w:val="commandlinetext"/>
                </w:pPr>
                <w:r>
                  <w:t xml:space="preserve">                        plist='draincond2_pp';column=4)</w:t>
                </w:r>
              </w:p>
              <w:p w14:paraId="53FF8D8F" w14:textId="77777777" w:rsidR="00AA4395" w:rsidRDefault="00AA4395" w:rsidP="00AA4395">
                <w:pPr>
                  <w:pStyle w:val="commandlinetext"/>
                </w:pPr>
              </w:p>
              <w:p w14:paraId="0DE68B82" w14:textId="77777777" w:rsidR="00AA4395" w:rsidRDefault="00AA4395" w:rsidP="00AA4395">
                <w:pPr>
                  <w:pStyle w:val="commandlinetext"/>
                </w:pPr>
                <w:r>
                  <w:t>cl_pp3 = read_list_file(file='drainpp_3.dat',           &amp;</w:t>
                </w:r>
              </w:p>
              <w:p w14:paraId="6082A48F" w14:textId="77777777" w:rsidR="00AA4395" w:rsidRDefault="00AA4395" w:rsidP="00AA4395">
                <w:pPr>
                  <w:pStyle w:val="commandlinetext"/>
                </w:pPr>
                <w:r>
                  <w:t xml:space="preserve">                        </w:t>
                </w:r>
                <w:proofErr w:type="spellStart"/>
                <w:r>
                  <w:t>id_type</w:t>
                </w:r>
                <w:proofErr w:type="spellEnd"/>
                <w:r>
                  <w:t>='integer',              &amp;</w:t>
                </w:r>
              </w:p>
              <w:p w14:paraId="0EEFF3D8" w14:textId="77777777" w:rsidR="00AA4395" w:rsidRDefault="00AA4395" w:rsidP="00AA4395">
                <w:pPr>
                  <w:pStyle w:val="commandlinetext"/>
                </w:pPr>
                <w:r>
                  <w:t xml:space="preserve">                        </w:t>
                </w:r>
                <w:proofErr w:type="spellStart"/>
                <w:r>
                  <w:t>skiplines</w:t>
                </w:r>
                <w:proofErr w:type="spellEnd"/>
                <w:r>
                  <w:t>=1,                    &amp;</w:t>
                </w:r>
              </w:p>
              <w:p w14:paraId="266A5C8B" w14:textId="77777777" w:rsidR="00AA4395" w:rsidRDefault="00AA4395" w:rsidP="00AA4395">
                <w:pPr>
                  <w:pStyle w:val="commandlinetext"/>
                </w:pPr>
                <w:r>
                  <w:t xml:space="preserve">                        dimensions=2,                   &amp;</w:t>
                </w:r>
              </w:p>
              <w:p w14:paraId="491C3ECA" w14:textId="596D0761" w:rsidR="00AA4395" w:rsidRDefault="00AA4395" w:rsidP="00AA4395">
                <w:pPr>
                  <w:pStyle w:val="commandlinetext"/>
                </w:pPr>
                <w:r>
                  <w:t xml:space="preserve">                        plist='draincond3_pp';column=4)</w:t>
                </w:r>
              </w:p>
            </w:tc>
          </w:tr>
        </w:tbl>
        <w:p w14:paraId="75C8BEF3" w14:textId="331EAA47" w:rsidR="00440392" w:rsidRDefault="00444233" w:rsidP="00444233">
          <w:pPr>
            <w:pStyle w:val="steps"/>
          </w:pPr>
          <w:r>
            <w:t>Next initialize the</w:t>
          </w:r>
          <w:r w:rsidR="008019EC">
            <w:t xml:space="preserve"> model</w:t>
          </w:r>
          <w:r>
            <w:t xml:space="preserve"> drain </w:t>
          </w:r>
          <w:r w:rsidR="008019EC">
            <w:t xml:space="preserve">conductance </w:t>
          </w:r>
          <w:r>
            <w:t xml:space="preserve">PLIST (see step </w:t>
          </w:r>
          <w:r>
            <w:fldChar w:fldCharType="begin"/>
          </w:r>
          <w:r>
            <w:instrText xml:space="preserve"> REF _Ref61432921 \r \h </w:instrText>
          </w:r>
          <w:r>
            <w:fldChar w:fldCharType="separate"/>
          </w:r>
          <w:r w:rsidR="00A22E1C">
            <w:t>11</w:t>
          </w:r>
          <w:r>
            <w:fldChar w:fldCharType="end"/>
          </w:r>
          <w:r>
            <w:t xml:space="preserve">). </w:t>
          </w:r>
        </w:p>
        <w:tbl>
          <w:tblPr>
            <w:tblStyle w:val="TableGrid"/>
            <w:tblW w:w="9781" w:type="dxa"/>
            <w:tblInd w:w="-5" w:type="dxa"/>
            <w:tblLook w:val="04A0" w:firstRow="1" w:lastRow="0" w:firstColumn="1" w:lastColumn="0" w:noHBand="0" w:noVBand="1"/>
          </w:tblPr>
          <w:tblGrid>
            <w:gridCol w:w="9781"/>
          </w:tblGrid>
          <w:tr w:rsidR="00444233" w14:paraId="1D2F6918" w14:textId="77777777" w:rsidTr="00444233">
            <w:tc>
              <w:tcPr>
                <w:tcW w:w="9781" w:type="dxa"/>
              </w:tcPr>
              <w:p w14:paraId="44A586C1" w14:textId="3E431CD6" w:rsidR="00444233" w:rsidRDefault="00444233" w:rsidP="00444233">
                <w:pPr>
                  <w:pStyle w:val="commandlinetext"/>
                </w:pPr>
                <w:r w:rsidRPr="00444233">
                  <w:t>draincond_mf6=</w:t>
                </w:r>
                <w:proofErr w:type="spellStart"/>
                <w:r w:rsidRPr="00444233">
                  <w:t>new_plist</w:t>
                </w:r>
                <w:proofErr w:type="spellEnd"/>
                <w:r w:rsidRPr="00444233">
                  <w:t>(</w:t>
                </w:r>
                <w:proofErr w:type="spellStart"/>
                <w:r w:rsidRPr="00444233">
                  <w:t>reference_clist</w:t>
                </w:r>
                <w:proofErr w:type="spellEnd"/>
                <w:r w:rsidRPr="00444233">
                  <w:t>=cl_mf6,value=0.0)</w:t>
                </w:r>
              </w:p>
            </w:tc>
          </w:tr>
        </w:tbl>
        <w:p w14:paraId="7D15FD27" w14:textId="2FB619AE" w:rsidR="00444233" w:rsidRDefault="00444233" w:rsidP="00444233">
          <w:pPr>
            <w:pStyle w:val="steps"/>
            <w:numPr>
              <w:ilvl w:val="0"/>
              <w:numId w:val="0"/>
            </w:numPr>
            <w:ind w:left="360" w:hanging="360"/>
          </w:pPr>
        </w:p>
        <w:p w14:paraId="676DB0CF" w14:textId="0EE5EC92" w:rsidR="00444233" w:rsidRDefault="00444233" w:rsidP="00444233">
          <w:pPr>
            <w:pStyle w:val="steps"/>
          </w:pPr>
          <w:r>
            <w:t xml:space="preserve">Now </w:t>
          </w:r>
          <w:r w:rsidR="008019EC">
            <w:t xml:space="preserve">we </w:t>
          </w:r>
          <w:r>
            <w:t xml:space="preserve">can interpolate conductance values from each of the </w:t>
          </w:r>
          <w:proofErr w:type="gramStart"/>
          <w:r>
            <w:t>three pilot</w:t>
          </w:r>
          <w:proofErr w:type="gramEnd"/>
          <w:r>
            <w:t xml:space="preserve"> point PLISTs to the model cells PLIST. This step differs from</w:t>
          </w:r>
          <w:r w:rsidR="008019EC">
            <w:t xml:space="preserve"> that provided in</w:t>
          </w:r>
          <w:r>
            <w:t xml:space="preserve"> the previous chapter in that interpolation</w:t>
          </w:r>
          <w:r w:rsidR="008019EC">
            <w:t xml:space="preserve"> is reach-specific</w:t>
          </w:r>
          <w:r>
            <w:t>. Add the following</w:t>
          </w:r>
          <w:r w:rsidR="008019EC">
            <w:t xml:space="preserve"> lines</w:t>
          </w:r>
          <w:r>
            <w:t xml:space="preserve"> to the</w:t>
          </w:r>
          <w:r w:rsidR="008019EC">
            <w:t xml:space="preserve"> PLPROC</w:t>
          </w:r>
          <w:r>
            <w:t xml:space="preserve"> input file:</w:t>
          </w:r>
        </w:p>
        <w:tbl>
          <w:tblPr>
            <w:tblStyle w:val="TableGrid"/>
            <w:tblW w:w="0" w:type="auto"/>
            <w:tblLook w:val="04A0" w:firstRow="1" w:lastRow="0" w:firstColumn="1" w:lastColumn="0" w:noHBand="0" w:noVBand="1"/>
          </w:tblPr>
          <w:tblGrid>
            <w:gridCol w:w="9736"/>
          </w:tblGrid>
          <w:tr w:rsidR="00444233" w14:paraId="5E6C8E28" w14:textId="77777777" w:rsidTr="00444233">
            <w:tc>
              <w:tcPr>
                <w:tcW w:w="9736" w:type="dxa"/>
              </w:tcPr>
              <w:p w14:paraId="3DB0E8A9" w14:textId="76C39453" w:rsidR="00444233" w:rsidRDefault="00444233" w:rsidP="00444233">
                <w:pPr>
                  <w:pStyle w:val="commandlinetext"/>
                </w:pPr>
                <w:r>
                  <w:t>draincond_mf6(select=(draincells_mf6.eq.1))=                                  &amp;</w:t>
                </w:r>
              </w:p>
              <w:p w14:paraId="32377A5B" w14:textId="0BF2A611" w:rsidR="00444233" w:rsidRDefault="00444233" w:rsidP="00444233">
                <w:pPr>
                  <w:pStyle w:val="commandlinetext"/>
                </w:pPr>
                <w:r>
                  <w:t xml:space="preserve">                                        draincond1_pp.ivd_interpolate_2d(   &amp;</w:t>
                </w:r>
              </w:p>
              <w:p w14:paraId="155DD259" w14:textId="77777777" w:rsidR="00444233" w:rsidRDefault="00444233" w:rsidP="00444233">
                <w:pPr>
                  <w:pStyle w:val="commandlinetext"/>
                </w:pPr>
                <w:r>
                  <w:t xml:space="preserve">                                        transform='log',                          &amp;</w:t>
                </w:r>
              </w:p>
              <w:p w14:paraId="4B5B5947" w14:textId="77777777" w:rsidR="00444233" w:rsidRDefault="00444233" w:rsidP="00444233">
                <w:pPr>
                  <w:pStyle w:val="commandlinetext"/>
                </w:pPr>
                <w:r>
                  <w:t xml:space="preserve">                                        </w:t>
                </w:r>
                <w:proofErr w:type="spellStart"/>
                <w:r>
                  <w:t>inv_power</w:t>
                </w:r>
                <w:proofErr w:type="spellEnd"/>
                <w:r>
                  <w:t>=2.0,                            &amp;</w:t>
                </w:r>
              </w:p>
              <w:p w14:paraId="0A7CD46F" w14:textId="77777777" w:rsidR="00444233" w:rsidRDefault="00444233" w:rsidP="00444233">
                <w:pPr>
                  <w:pStyle w:val="commandlinetext"/>
                </w:pPr>
                <w:r>
                  <w:t xml:space="preserve">                                        </w:t>
                </w:r>
                <w:proofErr w:type="spellStart"/>
                <w:r>
                  <w:t>min_points</w:t>
                </w:r>
                <w:proofErr w:type="spellEnd"/>
                <w:r>
                  <w:t>=2,                             &amp;</w:t>
                </w:r>
              </w:p>
              <w:p w14:paraId="71EE5F6B" w14:textId="77777777" w:rsidR="00444233" w:rsidRDefault="00444233" w:rsidP="00444233">
                <w:pPr>
                  <w:pStyle w:val="commandlinetext"/>
                </w:pPr>
                <w:r>
                  <w:t xml:space="preserve">                                        </w:t>
                </w:r>
                <w:proofErr w:type="spellStart"/>
                <w:r>
                  <w:t>max_points</w:t>
                </w:r>
                <w:proofErr w:type="spellEnd"/>
                <w:r>
                  <w:t>=20,                            &amp;</w:t>
                </w:r>
              </w:p>
              <w:p w14:paraId="7331F40D" w14:textId="60CF7572" w:rsidR="00444233" w:rsidRDefault="00444233" w:rsidP="00444233">
                <w:pPr>
                  <w:pStyle w:val="commandlinetext"/>
                </w:pPr>
                <w:r>
                  <w:t xml:space="preserve">                                        </w:t>
                </w:r>
                <w:proofErr w:type="spellStart"/>
                <w:r>
                  <w:t>search_radius</w:t>
                </w:r>
                <w:proofErr w:type="spellEnd"/>
                <w:r>
                  <w:t>=1.0e20)</w:t>
                </w:r>
              </w:p>
            </w:tc>
          </w:tr>
        </w:tbl>
        <w:p w14:paraId="7803FD2D" w14:textId="47C3B02D" w:rsidR="00444233" w:rsidRDefault="00444233" w:rsidP="00444233">
          <w:pPr>
            <w:pStyle w:val="steps"/>
            <w:numPr>
              <w:ilvl w:val="0"/>
              <w:numId w:val="0"/>
            </w:numPr>
          </w:pPr>
        </w:p>
        <w:p w14:paraId="394A9453" w14:textId="2A1D0231" w:rsidR="00444233" w:rsidRDefault="00444233" w:rsidP="00444233">
          <w:pPr>
            <w:pStyle w:val="steps"/>
          </w:pPr>
          <w:r>
            <w:t xml:space="preserve">As you can see, this command is very similar to that used in the previous chapter. The </w:t>
          </w:r>
          <w:r w:rsidR="00F25E91">
            <w:t xml:space="preserve">main difference is the </w:t>
          </w:r>
          <w:r w:rsidR="008019EC">
            <w:t xml:space="preserve">design of the </w:t>
          </w:r>
          <w:r w:rsidR="00F25E91">
            <w:t>selection equation (</w:t>
          </w:r>
          <w:r w:rsidR="00F25E91">
            <w:rPr>
              <w:i/>
              <w:iCs/>
            </w:rPr>
            <w:t>select=(draincells_mf6.eq.1)</w:t>
          </w:r>
          <w:r w:rsidR="00F25E91">
            <w:t xml:space="preserve">). This </w:t>
          </w:r>
          <w:r w:rsidR="008019EC">
            <w:t xml:space="preserve">specifies that </w:t>
          </w:r>
          <w:r w:rsidR="00F25E91">
            <w:t>interpolation</w:t>
          </w:r>
          <w:r w:rsidR="008019EC">
            <w:t xml:space="preserve"> take place</w:t>
          </w:r>
          <w:r w:rsidR="00F25E91">
            <w:t xml:space="preserve"> only to model cells</w:t>
          </w:r>
          <w:r w:rsidR="008019EC">
            <w:t xml:space="preserve"> for which elements in the </w:t>
          </w:r>
          <w:r w:rsidR="00F25E91">
            <w:rPr>
              <w:i/>
              <w:iCs/>
            </w:rPr>
            <w:t xml:space="preserve">draincells_mf6 </w:t>
          </w:r>
          <w:r w:rsidR="00F25E91">
            <w:t>SLIST and have a value equal (</w:t>
          </w:r>
          <w:r w:rsidR="00F25E91" w:rsidRPr="00F25E91">
            <w:t>.</w:t>
          </w:r>
          <w:r w:rsidR="00F25E91" w:rsidRPr="00F25E91">
            <w:rPr>
              <w:i/>
              <w:iCs/>
            </w:rPr>
            <w:t>eq</w:t>
          </w:r>
          <w:r w:rsidR="00F25E91">
            <w:t xml:space="preserve">) </w:t>
          </w:r>
          <w:r w:rsidR="00F25E91" w:rsidRPr="00F25E91">
            <w:t>to</w:t>
          </w:r>
          <w:r w:rsidR="00F25E91">
            <w:t xml:space="preserve"> 1</w:t>
          </w:r>
          <w:r w:rsidR="008019EC">
            <w:t xml:space="preserve">. Recall that this is the </w:t>
          </w:r>
          <w:r w:rsidR="00F25E91">
            <w:t xml:space="preserve">reach number. </w:t>
          </w:r>
        </w:p>
        <w:p w14:paraId="73F7CF27" w14:textId="02E975C5" w:rsidR="00DC0795" w:rsidRDefault="00DC0795" w:rsidP="00444233">
          <w:pPr>
            <w:pStyle w:val="steps"/>
          </w:pPr>
          <w:r>
            <w:t xml:space="preserve">Do the same for </w:t>
          </w:r>
          <w:proofErr w:type="spellStart"/>
          <w:r>
            <w:t>reach</w:t>
          </w:r>
          <w:r w:rsidR="008019EC">
            <w:t>s</w:t>
          </w:r>
          <w:proofErr w:type="spellEnd"/>
          <w:r>
            <w:t xml:space="preserve"> 2 and 3 using the respective selection equation</w:t>
          </w:r>
          <w:r w:rsidR="008019EC">
            <w:t>s</w:t>
          </w:r>
          <w:r>
            <w:t xml:space="preserve">. </w:t>
          </w:r>
          <w:r w:rsidR="008019EC">
            <w:t>Function calls are as follows</w:t>
          </w:r>
          <w:r>
            <w:t>:</w:t>
          </w:r>
        </w:p>
        <w:tbl>
          <w:tblPr>
            <w:tblStyle w:val="TableGrid"/>
            <w:tblW w:w="9781" w:type="dxa"/>
            <w:tblInd w:w="-5" w:type="dxa"/>
            <w:tblLook w:val="04A0" w:firstRow="1" w:lastRow="0" w:firstColumn="1" w:lastColumn="0" w:noHBand="0" w:noVBand="1"/>
          </w:tblPr>
          <w:tblGrid>
            <w:gridCol w:w="9781"/>
          </w:tblGrid>
          <w:tr w:rsidR="00DC0795" w14:paraId="5593682D" w14:textId="77777777" w:rsidTr="00DC0795">
            <w:tc>
              <w:tcPr>
                <w:tcW w:w="9781" w:type="dxa"/>
              </w:tcPr>
              <w:p w14:paraId="597AA723" w14:textId="054B11AF" w:rsidR="00DC0795" w:rsidRDefault="00DC0795" w:rsidP="00DC0795">
                <w:pPr>
                  <w:pStyle w:val="commandlinetext"/>
                </w:pPr>
                <w:r>
                  <w:t>draincond_mf6(select=(draincells_mf6.eq.2))=                                 &amp;</w:t>
                </w:r>
              </w:p>
              <w:p w14:paraId="224F3682" w14:textId="572C4F1A" w:rsidR="00DC0795" w:rsidRDefault="00DC0795" w:rsidP="00DC0795">
                <w:pPr>
                  <w:pStyle w:val="commandlinetext"/>
                </w:pPr>
                <w:r>
                  <w:t xml:space="preserve">                                        draincond2_pp.ivd_interpolate_2d(    &amp;</w:t>
                </w:r>
              </w:p>
              <w:p w14:paraId="53EAE07C" w14:textId="77777777" w:rsidR="00DC0795" w:rsidRDefault="00DC0795" w:rsidP="00DC0795">
                <w:pPr>
                  <w:pStyle w:val="commandlinetext"/>
                </w:pPr>
                <w:r>
                  <w:t xml:space="preserve">                                        transform='log',                          &amp;</w:t>
                </w:r>
              </w:p>
              <w:p w14:paraId="74B2C4EB" w14:textId="77777777" w:rsidR="00DC0795" w:rsidRDefault="00DC0795" w:rsidP="00DC0795">
                <w:pPr>
                  <w:pStyle w:val="commandlinetext"/>
                </w:pPr>
                <w:r>
                  <w:t xml:space="preserve">                                        </w:t>
                </w:r>
                <w:proofErr w:type="spellStart"/>
                <w:r>
                  <w:t>inv_power</w:t>
                </w:r>
                <w:proofErr w:type="spellEnd"/>
                <w:r>
                  <w:t>=2.0,                            &amp;</w:t>
                </w:r>
              </w:p>
              <w:p w14:paraId="09395D57" w14:textId="77777777" w:rsidR="00DC0795" w:rsidRDefault="00DC0795" w:rsidP="00DC0795">
                <w:pPr>
                  <w:pStyle w:val="commandlinetext"/>
                </w:pPr>
                <w:r>
                  <w:t xml:space="preserve">                                        </w:t>
                </w:r>
                <w:proofErr w:type="spellStart"/>
                <w:r>
                  <w:t>min_points</w:t>
                </w:r>
                <w:proofErr w:type="spellEnd"/>
                <w:r>
                  <w:t>=2,                             &amp;</w:t>
                </w:r>
              </w:p>
              <w:p w14:paraId="78BE90B8" w14:textId="77777777" w:rsidR="00DC0795" w:rsidRDefault="00DC0795" w:rsidP="00DC0795">
                <w:pPr>
                  <w:pStyle w:val="commandlinetext"/>
                </w:pPr>
                <w:r>
                  <w:t xml:space="preserve">                                        </w:t>
                </w:r>
                <w:proofErr w:type="spellStart"/>
                <w:r>
                  <w:t>max_points</w:t>
                </w:r>
                <w:proofErr w:type="spellEnd"/>
                <w:r>
                  <w:t>=20,                            &amp;</w:t>
                </w:r>
              </w:p>
              <w:p w14:paraId="41C2D2F0" w14:textId="77777777" w:rsidR="00DC0795" w:rsidRDefault="00DC0795" w:rsidP="00DC0795">
                <w:pPr>
                  <w:pStyle w:val="commandlinetext"/>
                </w:pPr>
                <w:r>
                  <w:t xml:space="preserve">                                        </w:t>
                </w:r>
                <w:proofErr w:type="spellStart"/>
                <w:r>
                  <w:t>search_radius</w:t>
                </w:r>
                <w:proofErr w:type="spellEnd"/>
                <w:r>
                  <w:t>=1.0e20)</w:t>
                </w:r>
              </w:p>
              <w:p w14:paraId="6A2310D6" w14:textId="77777777" w:rsidR="00DC0795" w:rsidRDefault="00DC0795" w:rsidP="00DC0795">
                <w:pPr>
                  <w:pStyle w:val="commandlinetext"/>
                </w:pPr>
              </w:p>
              <w:p w14:paraId="068A21D9" w14:textId="39737CDD" w:rsidR="00DC0795" w:rsidRDefault="00DC0795" w:rsidP="00DC0795">
                <w:pPr>
                  <w:pStyle w:val="commandlinetext"/>
                </w:pPr>
                <w:r>
                  <w:t>draincond_mf6(select=(draincells_mf6.eq.3))=                                 &amp;</w:t>
                </w:r>
              </w:p>
              <w:p w14:paraId="5E49BECD" w14:textId="1654FC63" w:rsidR="00DC0795" w:rsidRDefault="00DC0795" w:rsidP="00DC0795">
                <w:pPr>
                  <w:pStyle w:val="commandlinetext"/>
                </w:pPr>
                <w:r>
                  <w:t xml:space="preserve">                                        draincond3_pp.ivd_interpolate_2d(    &amp;</w:t>
                </w:r>
              </w:p>
              <w:p w14:paraId="4E29AF3D" w14:textId="77777777" w:rsidR="00DC0795" w:rsidRDefault="00DC0795" w:rsidP="00DC0795">
                <w:pPr>
                  <w:pStyle w:val="commandlinetext"/>
                </w:pPr>
                <w:r>
                  <w:t xml:space="preserve">                                        transform='log',                          &amp;</w:t>
                </w:r>
              </w:p>
              <w:p w14:paraId="30349F29" w14:textId="77777777" w:rsidR="00DC0795" w:rsidRDefault="00DC0795" w:rsidP="00DC0795">
                <w:pPr>
                  <w:pStyle w:val="commandlinetext"/>
                </w:pPr>
                <w:r>
                  <w:t xml:space="preserve">                                        </w:t>
                </w:r>
                <w:proofErr w:type="spellStart"/>
                <w:r>
                  <w:t>inv_power</w:t>
                </w:r>
                <w:proofErr w:type="spellEnd"/>
                <w:r>
                  <w:t>=2.0,                            &amp;</w:t>
                </w:r>
              </w:p>
              <w:p w14:paraId="6DCAC63A" w14:textId="77777777" w:rsidR="00DC0795" w:rsidRDefault="00DC0795" w:rsidP="00DC0795">
                <w:pPr>
                  <w:pStyle w:val="commandlinetext"/>
                </w:pPr>
                <w:r>
                  <w:t xml:space="preserve">                                        </w:t>
                </w:r>
                <w:proofErr w:type="spellStart"/>
                <w:r>
                  <w:t>min_points</w:t>
                </w:r>
                <w:proofErr w:type="spellEnd"/>
                <w:r>
                  <w:t>=2,                             &amp;</w:t>
                </w:r>
              </w:p>
              <w:p w14:paraId="17239336" w14:textId="77777777" w:rsidR="00DC0795" w:rsidRDefault="00DC0795" w:rsidP="00DC0795">
                <w:pPr>
                  <w:pStyle w:val="commandlinetext"/>
                </w:pPr>
                <w:r>
                  <w:t xml:space="preserve">                                        </w:t>
                </w:r>
                <w:proofErr w:type="spellStart"/>
                <w:r>
                  <w:t>max_points</w:t>
                </w:r>
                <w:proofErr w:type="spellEnd"/>
                <w:r>
                  <w:t>=20,                            &amp;</w:t>
                </w:r>
              </w:p>
              <w:p w14:paraId="397EEE94" w14:textId="4AD34713" w:rsidR="00DC0795" w:rsidRDefault="00DC0795" w:rsidP="00DC0795">
                <w:pPr>
                  <w:pStyle w:val="commandlinetext"/>
                </w:pPr>
                <w:r>
                  <w:t xml:space="preserve">                                        </w:t>
                </w:r>
                <w:proofErr w:type="spellStart"/>
                <w:r>
                  <w:t>search_radius</w:t>
                </w:r>
                <w:proofErr w:type="spellEnd"/>
                <w:r>
                  <w:t>=1.0e20)</w:t>
                </w:r>
              </w:p>
            </w:tc>
          </w:tr>
        </w:tbl>
        <w:p w14:paraId="2E9C5F02" w14:textId="09D7124A" w:rsidR="00DC0795" w:rsidRDefault="00DC0795" w:rsidP="00DC0795">
          <w:pPr>
            <w:pStyle w:val="steps"/>
          </w:pPr>
          <w:r>
            <w:lastRenderedPageBreak/>
            <w:t xml:space="preserve">Finally, repeat step </w:t>
          </w:r>
          <w:r>
            <w:fldChar w:fldCharType="begin"/>
          </w:r>
          <w:r>
            <w:instrText xml:space="preserve"> REF _Ref61436384 \r \h </w:instrText>
          </w:r>
          <w:r>
            <w:fldChar w:fldCharType="separate"/>
          </w:r>
          <w:r w:rsidR="00A22E1C">
            <w:t>13</w:t>
          </w:r>
          <w:r>
            <w:fldChar w:fldCharType="end"/>
          </w:r>
          <w:r>
            <w:t xml:space="preserve"> to write the PLIST</w:t>
          </w:r>
          <w:r w:rsidR="007661D2">
            <w:t xml:space="preserve"> of model drain conductances</w:t>
          </w:r>
          <w:r>
            <w:t xml:space="preserve"> to a new model </w:t>
          </w:r>
          <w:r w:rsidR="007661D2">
            <w:t xml:space="preserve">input </w:t>
          </w:r>
          <w:r>
            <w:t xml:space="preserve">file. Name the new file </w:t>
          </w:r>
          <w:r>
            <w:rPr>
              <w:i/>
              <w:iCs/>
            </w:rPr>
            <w:t>new2_model.drn_stress_period_data_1.txt</w:t>
          </w:r>
          <w:r>
            <w:t>.</w:t>
          </w:r>
        </w:p>
        <w:tbl>
          <w:tblPr>
            <w:tblStyle w:val="TableGrid"/>
            <w:tblW w:w="0" w:type="auto"/>
            <w:tblInd w:w="-5" w:type="dxa"/>
            <w:tblLook w:val="04A0" w:firstRow="1" w:lastRow="0" w:firstColumn="1" w:lastColumn="0" w:noHBand="0" w:noVBand="1"/>
          </w:tblPr>
          <w:tblGrid>
            <w:gridCol w:w="9639"/>
          </w:tblGrid>
          <w:tr w:rsidR="00DC0795" w14:paraId="58106708" w14:textId="77777777" w:rsidTr="00DC0795">
            <w:tc>
              <w:tcPr>
                <w:tcW w:w="9639" w:type="dxa"/>
              </w:tcPr>
              <w:p w14:paraId="469461CA" w14:textId="2CC7FC5A" w:rsidR="00DC0795" w:rsidRDefault="00DC0795" w:rsidP="00DC0795">
                <w:pPr>
                  <w:pStyle w:val="commandlinetext"/>
                </w:pPr>
                <w:r>
                  <w:t>replace_cells_in_lists(old_file=model.drn_stress_period_data_1.txt,          &amp;</w:t>
                </w:r>
              </w:p>
              <w:p w14:paraId="25628CA5" w14:textId="69128831" w:rsidR="00B44EAE" w:rsidRDefault="00DC0795" w:rsidP="00B44EAE">
                <w:pPr>
                  <w:pStyle w:val="commandlinetext"/>
                </w:pPr>
                <w:r>
                  <w:t xml:space="preserve">                      </w:t>
                </w:r>
                <w:r w:rsidR="00B44EAE">
                  <w:t xml:space="preserve"> </w:t>
                </w:r>
                <w:proofErr w:type="spellStart"/>
                <w:r>
                  <w:t>new_file</w:t>
                </w:r>
                <w:proofErr w:type="spellEnd"/>
                <w:r>
                  <w:t>=new</w:t>
                </w:r>
                <w:r w:rsidR="00B44EAE">
                  <w:t>2</w:t>
                </w:r>
                <w:r>
                  <w:t xml:space="preserve">_model.drn_stress_period_data_1.txt,    </w:t>
                </w:r>
                <w:r w:rsidR="00B44EAE">
                  <w:t>&amp;</w:t>
                </w:r>
              </w:p>
              <w:p w14:paraId="3845680C" w14:textId="77777777" w:rsidR="00DC0795" w:rsidRDefault="00DC0795" w:rsidP="00DC0795">
                <w:pPr>
                  <w:pStyle w:val="commandlinetext"/>
                </w:pPr>
                <w:r>
                  <w:t xml:space="preserve">                       model_type=mf6_disv,                                       &amp;</w:t>
                </w:r>
              </w:p>
              <w:p w14:paraId="59B5734B" w14:textId="77777777" w:rsidR="00DC0795" w:rsidRDefault="00DC0795" w:rsidP="00DC0795">
                <w:pPr>
                  <w:pStyle w:val="commandlinetext"/>
                </w:pPr>
                <w:r>
                  <w:t xml:space="preserve">                       list_col_start=1,                                          &amp;</w:t>
                </w:r>
              </w:p>
              <w:p w14:paraId="2114E368" w14:textId="77777777" w:rsidR="00DC0795" w:rsidRDefault="00DC0795" w:rsidP="00DC0795">
                <w:pPr>
                  <w:pStyle w:val="commandlinetext"/>
                </w:pPr>
                <w:r>
                  <w:t xml:space="preserve">                       keytext_start='top_of_file',                               &amp;</w:t>
                </w:r>
              </w:p>
              <w:p w14:paraId="3964DA7C" w14:textId="77777777" w:rsidR="00DC0795" w:rsidRDefault="00DC0795" w:rsidP="00DC0795">
                <w:pPr>
                  <w:pStyle w:val="commandlinetext"/>
                </w:pPr>
                <w:r>
                  <w:t xml:space="preserve">                       keytext_end='bottom_of_file',                              &amp;</w:t>
                </w:r>
              </w:p>
              <w:p w14:paraId="06C53F0C" w14:textId="6D1E8862" w:rsidR="00DC0795" w:rsidRDefault="00DC0795" w:rsidP="00DC0795">
                <w:pPr>
                  <w:pStyle w:val="commandlinetext"/>
                </w:pPr>
                <w:r>
                  <w:t xml:space="preserve">                       plist=draincond_mf6;column=4;action='replace')</w:t>
                </w:r>
              </w:p>
            </w:tc>
          </w:tr>
        </w:tbl>
        <w:p w14:paraId="2E03B88F" w14:textId="77777777" w:rsidR="00DC0795" w:rsidRDefault="00DC0795" w:rsidP="00DC0795">
          <w:pPr>
            <w:pStyle w:val="steps"/>
            <w:numPr>
              <w:ilvl w:val="0"/>
              <w:numId w:val="0"/>
            </w:numPr>
            <w:ind w:left="360" w:hanging="360"/>
          </w:pPr>
        </w:p>
        <w:p w14:paraId="175122C7" w14:textId="53F76EA6" w:rsidR="00203E17" w:rsidRDefault="00BC4C8C" w:rsidP="00BC4C8C">
          <w:pPr>
            <w:pStyle w:val="steps"/>
          </w:pPr>
          <w:r>
            <w:t xml:space="preserve">Great, we are now ready to run PLPROC for the second time. Make sure to save all changes in the </w:t>
          </w:r>
          <w:r>
            <w:rPr>
              <w:i/>
              <w:iCs/>
            </w:rPr>
            <w:t xml:space="preserve">plproc_drains2.dat </w:t>
          </w:r>
          <w:r w:rsidR="007661D2" w:rsidRPr="00AD38D5">
            <w:t xml:space="preserve">PLPROC </w:t>
          </w:r>
          <w:r w:rsidRPr="00BC4C8C">
            <w:t>input</w:t>
          </w:r>
          <w:r>
            <w:rPr>
              <w:i/>
              <w:iCs/>
            </w:rPr>
            <w:t xml:space="preserve"> </w:t>
          </w:r>
          <w:r>
            <w:t xml:space="preserve">file. </w:t>
          </w:r>
        </w:p>
        <w:p w14:paraId="1B041FE2" w14:textId="3EC7F00E" w:rsidR="00BC4C8C" w:rsidRDefault="00BC4C8C" w:rsidP="00BC4C8C">
          <w:pPr>
            <w:pStyle w:val="steps"/>
          </w:pPr>
          <w:r>
            <w:t xml:space="preserve">Open a command prompt in your working folder. Execute PLPROC by typing: </w:t>
          </w:r>
          <w:r>
            <w:rPr>
              <w:i/>
              <w:iCs/>
            </w:rPr>
            <w:t>plproc plproc_drains2.dat</w:t>
          </w:r>
          <w:r>
            <w:t xml:space="preserve"> and pressing &lt;enter&gt;. You should see the following:</w:t>
          </w:r>
        </w:p>
        <w:p w14:paraId="4D037A68" w14:textId="77777777" w:rsidR="00BC4C8C" w:rsidRPr="00BC4C8C" w:rsidRDefault="00BC4C8C" w:rsidP="00BC4C8C">
          <w:pPr>
            <w:pStyle w:val="commandlinetext"/>
          </w:pPr>
          <w:r w:rsidRPr="00BC4C8C">
            <w:t>&gt; cl_mf6=read_mf6_grid_specs(file=model.disv.grb,dimensions=3,slist_lay...</w:t>
          </w:r>
        </w:p>
        <w:p w14:paraId="197BB8C8" w14:textId="77777777" w:rsidR="00BC4C8C" w:rsidRPr="00BC4C8C" w:rsidRDefault="00BC4C8C" w:rsidP="00BC4C8C">
          <w:pPr>
            <w:pStyle w:val="commandlinetext"/>
          </w:pPr>
          <w:r w:rsidRPr="00BC4C8C">
            <w:t>&gt; draincells_mf6=cl_mf6.find_cells_in_lists(file=drains.txt,model_type=...</w:t>
          </w:r>
        </w:p>
        <w:p w14:paraId="3A6C91B2" w14:textId="77777777" w:rsidR="00BC4C8C" w:rsidRPr="00BC4C8C" w:rsidRDefault="00BC4C8C" w:rsidP="00BC4C8C">
          <w:pPr>
            <w:pStyle w:val="commandlinetext"/>
          </w:pPr>
          <w:r w:rsidRPr="00BC4C8C">
            <w:t>&gt; cl_pp1=read_list_file(file='drainpp_1.dat',id_type='integer',skipline...</w:t>
          </w:r>
        </w:p>
        <w:p w14:paraId="721E269D" w14:textId="77777777" w:rsidR="00BC4C8C" w:rsidRPr="00BC4C8C" w:rsidRDefault="00BC4C8C" w:rsidP="00BC4C8C">
          <w:pPr>
            <w:pStyle w:val="commandlinetext"/>
          </w:pPr>
          <w:r w:rsidRPr="00BC4C8C">
            <w:t>&gt; cl_pp2=read_list_file(file='drainpp_2.dat',id_type='integer',skipline...</w:t>
          </w:r>
        </w:p>
        <w:p w14:paraId="09BC43C8" w14:textId="77777777" w:rsidR="00BC4C8C" w:rsidRPr="00BC4C8C" w:rsidRDefault="00BC4C8C" w:rsidP="00BC4C8C">
          <w:pPr>
            <w:pStyle w:val="commandlinetext"/>
          </w:pPr>
          <w:r w:rsidRPr="00BC4C8C">
            <w:t>&gt; cl_pp3=read_list_file(file='drainpp_3.dat',id_type='integer',skipline...</w:t>
          </w:r>
        </w:p>
        <w:p w14:paraId="1681151E" w14:textId="77777777" w:rsidR="00BC4C8C" w:rsidRPr="00BC4C8C" w:rsidRDefault="00BC4C8C" w:rsidP="00BC4C8C">
          <w:pPr>
            <w:pStyle w:val="commandlinetext"/>
          </w:pPr>
          <w:r w:rsidRPr="00BC4C8C">
            <w:t>&gt; draincond_mf6=</w:t>
          </w:r>
          <w:proofErr w:type="spellStart"/>
          <w:r w:rsidRPr="00BC4C8C">
            <w:t>new_plist</w:t>
          </w:r>
          <w:proofErr w:type="spellEnd"/>
          <w:r w:rsidRPr="00BC4C8C">
            <w:t>(</w:t>
          </w:r>
          <w:proofErr w:type="spellStart"/>
          <w:r w:rsidRPr="00BC4C8C">
            <w:t>reference_clist</w:t>
          </w:r>
          <w:proofErr w:type="spellEnd"/>
          <w:r w:rsidRPr="00BC4C8C">
            <w:t>=cl_mf6,value=0.0)</w:t>
          </w:r>
        </w:p>
        <w:p w14:paraId="7113E1FC" w14:textId="77777777" w:rsidR="00BC4C8C" w:rsidRPr="00BC4C8C" w:rsidRDefault="00BC4C8C" w:rsidP="00BC4C8C">
          <w:pPr>
            <w:pStyle w:val="commandlinetext"/>
          </w:pPr>
          <w:r w:rsidRPr="00BC4C8C">
            <w:t>&gt; draincond_mf6(select=(draincells_mf6.eq.1))=draincond1_pp.ivd_interpo...</w:t>
          </w:r>
        </w:p>
        <w:p w14:paraId="22D16255" w14:textId="77777777" w:rsidR="00BC4C8C" w:rsidRPr="00BC4C8C" w:rsidRDefault="00BC4C8C" w:rsidP="00BC4C8C">
          <w:pPr>
            <w:pStyle w:val="commandlinetext"/>
          </w:pPr>
          <w:r w:rsidRPr="00BC4C8C">
            <w:t>&gt; draincond_mf6(select=(draincells_mf6.eq.2))=draincond2_pp.ivd_interpo...</w:t>
          </w:r>
        </w:p>
        <w:p w14:paraId="55B60C01" w14:textId="77777777" w:rsidR="00BC4C8C" w:rsidRPr="00BC4C8C" w:rsidRDefault="00BC4C8C" w:rsidP="00BC4C8C">
          <w:pPr>
            <w:pStyle w:val="commandlinetext"/>
          </w:pPr>
          <w:r w:rsidRPr="00BC4C8C">
            <w:t>&gt; draincond_mf6(select=(draincells_mf6.eq.3))=draincond3_pp.ivd_interpo...</w:t>
          </w:r>
        </w:p>
        <w:p w14:paraId="43F753E3" w14:textId="77777777" w:rsidR="00BC4C8C" w:rsidRPr="00BC4C8C" w:rsidRDefault="00BC4C8C" w:rsidP="00BC4C8C">
          <w:pPr>
            <w:pStyle w:val="commandlinetext"/>
          </w:pPr>
          <w:r w:rsidRPr="00BC4C8C">
            <w:t>&gt; replace_cells_in_lists(old_file=model.drn_stress_period_data_1.txt,ne...</w:t>
          </w:r>
        </w:p>
        <w:p w14:paraId="0259F6EC" w14:textId="77777777" w:rsidR="00BC4C8C" w:rsidRPr="00BC4C8C" w:rsidRDefault="00BC4C8C" w:rsidP="00BC4C8C">
          <w:pPr>
            <w:pStyle w:val="commandlinetext"/>
          </w:pPr>
          <w:r w:rsidRPr="00BC4C8C">
            <w:t>&gt; cl_mf6.report_dependent_lists(file='report.dat')</w:t>
          </w:r>
        </w:p>
        <w:p w14:paraId="50626BD6" w14:textId="77777777" w:rsidR="00BC4C8C" w:rsidRPr="00BC4C8C" w:rsidRDefault="00BC4C8C" w:rsidP="00BC4C8C">
          <w:pPr>
            <w:pStyle w:val="commandlinetext"/>
          </w:pPr>
        </w:p>
        <w:p w14:paraId="34ACDAD9" w14:textId="44223632" w:rsidR="00BC4C8C" w:rsidRDefault="00BC4C8C" w:rsidP="00BC4C8C">
          <w:pPr>
            <w:pStyle w:val="commandlinetext"/>
          </w:pPr>
          <w:r w:rsidRPr="00BC4C8C">
            <w:t>End of file: no more commands to process.</w:t>
          </w:r>
        </w:p>
        <w:p w14:paraId="6F85F6E6" w14:textId="77777777" w:rsidR="00BC4C8C" w:rsidRDefault="00BC4C8C" w:rsidP="00BC4C8C">
          <w:pPr>
            <w:pStyle w:val="commandlinetext"/>
          </w:pPr>
        </w:p>
        <w:p w14:paraId="62CECFCC" w14:textId="77777777" w:rsidR="00BC4C8C" w:rsidRDefault="00BC4C8C" w:rsidP="00BC4C8C">
          <w:pPr>
            <w:pStyle w:val="steps"/>
          </w:pPr>
          <w:r>
            <w:t xml:space="preserve">Check your working folder. You should have two new files: </w:t>
          </w:r>
          <w:r w:rsidRPr="000709E0">
            <w:rPr>
              <w:i/>
              <w:iCs/>
            </w:rPr>
            <w:t>new</w:t>
          </w:r>
          <w:r>
            <w:rPr>
              <w:i/>
              <w:iCs/>
            </w:rPr>
            <w:t>2</w:t>
          </w:r>
          <w:r w:rsidRPr="000709E0">
            <w:rPr>
              <w:i/>
              <w:iCs/>
            </w:rPr>
            <w:t>_model.drn_stress_period_data_1.txt</w:t>
          </w:r>
          <w:r>
            <w:rPr>
              <w:i/>
              <w:iCs/>
            </w:rPr>
            <w:t xml:space="preserve"> </w:t>
          </w:r>
          <w:r>
            <w:t xml:space="preserve"> and </w:t>
          </w:r>
          <w:r>
            <w:rPr>
              <w:i/>
              <w:iCs/>
            </w:rPr>
            <w:t>report.dat</w:t>
          </w:r>
          <w:r>
            <w:t xml:space="preserve">. Open them both in a text editor and take a look. </w:t>
          </w:r>
        </w:p>
        <w:p w14:paraId="4E7BF62D" w14:textId="67A40EA2" w:rsidR="00370391" w:rsidRDefault="00BC4C8C" w:rsidP="00BC4C8C">
          <w:pPr>
            <w:pStyle w:val="steps"/>
          </w:pPr>
          <w:r>
            <w:t>Display these values on a map to see interpolation</w:t>
          </w:r>
          <w:r w:rsidR="007661D2">
            <w:t xml:space="preserve"> outcomes</w:t>
          </w:r>
          <w:r>
            <w:t xml:space="preserve">. Repeat the steps described in chapter </w:t>
          </w:r>
          <w:r w:rsidRPr="00BC4C8C">
            <w:rPr>
              <w:b/>
              <w:bCs/>
            </w:rPr>
            <w:fldChar w:fldCharType="begin"/>
          </w:r>
          <w:r w:rsidRPr="00BC4C8C">
            <w:rPr>
              <w:b/>
              <w:bCs/>
            </w:rPr>
            <w:instrText xml:space="preserve"> REF _Ref60224784 \w \h  \* MERGEFORMAT </w:instrText>
          </w:r>
          <w:r w:rsidRPr="00BC4C8C">
            <w:rPr>
              <w:b/>
              <w:bCs/>
            </w:rPr>
          </w:r>
          <w:r w:rsidRPr="00BC4C8C">
            <w:rPr>
              <w:b/>
              <w:bCs/>
            </w:rPr>
            <w:fldChar w:fldCharType="separate"/>
          </w:r>
          <w:r w:rsidR="00A22E1C">
            <w:rPr>
              <w:b/>
              <w:bCs/>
            </w:rPr>
            <w:t>2.2</w:t>
          </w:r>
          <w:r w:rsidRPr="00BC4C8C">
            <w:rPr>
              <w:b/>
              <w:bCs/>
            </w:rPr>
            <w:fldChar w:fldCharType="end"/>
          </w:r>
          <w:r w:rsidRPr="00BC4C8C">
            <w:rPr>
              <w:b/>
              <w:bCs/>
            </w:rPr>
            <w:t xml:space="preserve"> </w:t>
          </w:r>
          <w:r w:rsidRPr="00203E17">
            <w:rPr>
              <w:b/>
              <w:bCs/>
            </w:rPr>
            <w:fldChar w:fldCharType="begin"/>
          </w:r>
          <w:r w:rsidRPr="00203E17">
            <w:rPr>
              <w:b/>
              <w:bCs/>
            </w:rPr>
            <w:instrText xml:space="preserve"> REF _Ref60224792 \h </w:instrText>
          </w:r>
          <w:r w:rsidR="00203E17" w:rsidRPr="00203E17">
            <w:rPr>
              <w:b/>
              <w:bCs/>
            </w:rPr>
            <w:instrText xml:space="preserve"> \* MERGEFORMAT </w:instrText>
          </w:r>
          <w:r w:rsidRPr="00203E17">
            <w:rPr>
              <w:b/>
              <w:bCs/>
            </w:rPr>
          </w:r>
          <w:r w:rsidRPr="00203E17">
            <w:rPr>
              <w:b/>
              <w:bCs/>
            </w:rPr>
            <w:fldChar w:fldCharType="separate"/>
          </w:r>
          <w:r w:rsidR="00A22E1C" w:rsidRPr="00A22E1C">
            <w:rPr>
              <w:b/>
              <w:bCs/>
            </w:rPr>
            <w:t>Viewing the Model</w:t>
          </w:r>
          <w:r w:rsidRPr="00203E17">
            <w:rPr>
              <w:b/>
              <w:bCs/>
            </w:rPr>
            <w:fldChar w:fldCharType="end"/>
          </w:r>
          <w:r>
            <w:t xml:space="preserve"> to display drain conductance. (Note that the provided batch file will not work for the new files</w:t>
          </w:r>
          <w:r w:rsidR="007661D2">
            <w:t xml:space="preserve"> because of altered file names</w:t>
          </w:r>
          <w:r>
            <w:t xml:space="preserve">). You should be able to display something similar to </w:t>
          </w:r>
          <w:r>
            <w:fldChar w:fldCharType="begin"/>
          </w:r>
          <w:r>
            <w:instrText xml:space="preserve"> REF _Ref61438430 \h </w:instrText>
          </w:r>
          <w:r>
            <w:fldChar w:fldCharType="separate"/>
          </w:r>
          <w:r w:rsidR="00A22E1C">
            <w:t xml:space="preserve">Figure </w:t>
          </w:r>
          <w:r w:rsidR="00A22E1C">
            <w:rPr>
              <w:noProof/>
            </w:rPr>
            <w:t>6</w:t>
          </w:r>
          <w:r>
            <w:fldChar w:fldCharType="end"/>
          </w:r>
          <w:r>
            <w:t xml:space="preserve">. </w:t>
          </w:r>
        </w:p>
        <w:p w14:paraId="52700D74" w14:textId="35EF167A" w:rsidR="009B1433" w:rsidRDefault="00BC4C8C" w:rsidP="00370391">
          <w:r>
            <w:t xml:space="preserve">Compare </w:t>
          </w:r>
          <w:r>
            <w:fldChar w:fldCharType="begin"/>
          </w:r>
          <w:r>
            <w:instrText xml:space="preserve"> REF _Ref61438430 \h </w:instrText>
          </w:r>
          <w:r w:rsidR="00370391">
            <w:instrText xml:space="preserve"> \* MERGEFORMAT </w:instrText>
          </w:r>
          <w:r>
            <w:fldChar w:fldCharType="separate"/>
          </w:r>
          <w:r w:rsidR="00A22E1C">
            <w:t xml:space="preserve">Figure </w:t>
          </w:r>
          <w:r w:rsidR="00A22E1C">
            <w:rPr>
              <w:noProof/>
            </w:rPr>
            <w:t>6</w:t>
          </w:r>
          <w:r>
            <w:fldChar w:fldCharType="end"/>
          </w:r>
          <w:r>
            <w:t xml:space="preserve">b to </w:t>
          </w:r>
          <w:r>
            <w:fldChar w:fldCharType="begin"/>
          </w:r>
          <w:r>
            <w:instrText xml:space="preserve"> REF _Ref60229019 \h </w:instrText>
          </w:r>
          <w:r w:rsidR="00370391">
            <w:instrText xml:space="preserve"> \* MERGEFORMAT </w:instrText>
          </w:r>
          <w:r>
            <w:fldChar w:fldCharType="separate"/>
          </w:r>
          <w:r w:rsidR="00A22E1C">
            <w:t xml:space="preserve">Figure </w:t>
          </w:r>
          <w:r w:rsidR="00A22E1C">
            <w:rPr>
              <w:noProof/>
            </w:rPr>
            <w:t>4</w:t>
          </w:r>
          <w:r>
            <w:fldChar w:fldCharType="end"/>
          </w:r>
          <w:r>
            <w:t xml:space="preserve">b; note how in </w:t>
          </w:r>
          <w:r>
            <w:fldChar w:fldCharType="begin"/>
          </w:r>
          <w:r>
            <w:instrText xml:space="preserve"> REF _Ref61438430 \h </w:instrText>
          </w:r>
          <w:r w:rsidR="00370391">
            <w:instrText xml:space="preserve"> \* MERGEFORMAT </w:instrText>
          </w:r>
          <w:r>
            <w:fldChar w:fldCharType="separate"/>
          </w:r>
          <w:r w:rsidR="00A22E1C">
            <w:t xml:space="preserve">Figure </w:t>
          </w:r>
          <w:r w:rsidR="00A22E1C">
            <w:rPr>
              <w:noProof/>
            </w:rPr>
            <w:t>6</w:t>
          </w:r>
          <w:r>
            <w:fldChar w:fldCharType="end"/>
          </w:r>
          <w:r>
            <w:t xml:space="preserve">b </w:t>
          </w:r>
          <w:r w:rsidR="007661D2">
            <w:t xml:space="preserve">model-based </w:t>
          </w:r>
          <w:r>
            <w:t>cell drain conductance</w:t>
          </w:r>
          <w:r w:rsidR="007661D2">
            <w:t xml:space="preserve"> values</w:t>
          </w:r>
          <w:r>
            <w:t xml:space="preserve"> change </w:t>
          </w:r>
          <w:r w:rsidR="007661D2">
            <w:t xml:space="preserve">monotonically </w:t>
          </w:r>
          <w:r>
            <w:t>between pilot points.</w:t>
          </w:r>
          <w:r w:rsidR="00370391">
            <w:t xml:space="preserve"> However, if you take a closer look at cell conductance</w:t>
          </w:r>
          <w:r w:rsidR="007661D2">
            <w:t>s</w:t>
          </w:r>
          <w:r w:rsidR="00370391">
            <w:t xml:space="preserve"> where the stream is bendy (see</w:t>
          </w:r>
          <w:r w:rsidR="00203E17">
            <w:t xml:space="preserve"> </w:t>
          </w:r>
          <w:r w:rsidR="00203E17">
            <w:fldChar w:fldCharType="begin"/>
          </w:r>
          <w:r w:rsidR="00203E17">
            <w:instrText xml:space="preserve"> REF _Ref61534029 \h </w:instrText>
          </w:r>
          <w:r w:rsidR="00203E17">
            <w:fldChar w:fldCharType="separate"/>
          </w:r>
          <w:r w:rsidR="00A22E1C">
            <w:t xml:space="preserve">Figure </w:t>
          </w:r>
          <w:r w:rsidR="00A22E1C">
            <w:rPr>
              <w:noProof/>
            </w:rPr>
            <w:t>7</w:t>
          </w:r>
          <w:r w:rsidR="00203E17">
            <w:fldChar w:fldCharType="end"/>
          </w:r>
          <w:r w:rsidR="00370391">
            <w:t>) you will see that this method does not always respect the stream profile.</w:t>
          </w:r>
          <w:r w:rsidR="007661D2">
            <w:t xml:space="preserve"> This may not be an issue in some modelling contexts. Nevertheless, it can be avoided using the methodology </w:t>
          </w:r>
          <w:r w:rsidR="00370391">
            <w:t>described in the following chapter.</w:t>
          </w:r>
        </w:p>
        <w:p w14:paraId="12EFF7BF" w14:textId="5FB842D5" w:rsidR="0037581E" w:rsidRDefault="0037581E" w:rsidP="00E4751B">
          <w:r>
            <w:t xml:space="preserve">All files generated up to this point are in the </w:t>
          </w:r>
          <w:r>
            <w:rPr>
              <w:i/>
              <w:iCs/>
            </w:rPr>
            <w:t xml:space="preserve">t3 </w:t>
          </w:r>
          <w:r>
            <w:t>folder.</w:t>
          </w:r>
          <w:r w:rsidR="00E4751B" w:rsidRPr="00E4751B">
            <w:t xml:space="preserve"> </w:t>
          </w:r>
          <w:r w:rsidR="00E4751B">
            <w:t>The folder also contains batch files (</w:t>
          </w:r>
          <w:r w:rsidR="00E4751B">
            <w:rPr>
              <w:i/>
              <w:iCs/>
            </w:rPr>
            <w:t>*.bat</w:t>
          </w:r>
          <w:r w:rsidR="00E4751B">
            <w:t>) to automate the model display steps.</w:t>
          </w:r>
        </w:p>
        <w:p w14:paraId="34DF41E4" w14:textId="75716BF6" w:rsidR="00BC4C8C" w:rsidRDefault="009B1433" w:rsidP="00BC4C8C">
          <w:pPr>
            <w:pStyle w:val="steps"/>
            <w:keepNext/>
            <w:numPr>
              <w:ilvl w:val="0"/>
              <w:numId w:val="0"/>
            </w:numPr>
            <w:ind w:left="360" w:hanging="360"/>
          </w:pPr>
          <w:r>
            <w:rPr>
              <w:noProof/>
            </w:rPr>
            <w:lastRenderedPageBreak/>
            <w:drawing>
              <wp:inline distT="0" distB="0" distL="0" distR="0" wp14:anchorId="76468F97" wp14:editId="50FA31D6">
                <wp:extent cx="6129540" cy="3602743"/>
                <wp:effectExtent l="0" t="0" r="5080" b="0"/>
                <wp:docPr id="6" name="Picture 6" descr="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descr="Chart&#10;&#10;Description automatically generated"/>
                        <pic:cNvPicPr/>
                      </pic:nvPicPr>
                      <pic:blipFill>
                        <a:blip r:embed="rId31" cstate="print">
                          <a:extLst>
                            <a:ext uri="{28A0092B-C50C-407E-A947-70E740481C1C}">
                              <a14:useLocalDpi xmlns:a14="http://schemas.microsoft.com/office/drawing/2010/main" val="0"/>
                            </a:ext>
                          </a:extLst>
                        </a:blip>
                        <a:stretch>
                          <a:fillRect/>
                        </a:stretch>
                      </pic:blipFill>
                      <pic:spPr>
                        <a:xfrm>
                          <a:off x="0" y="0"/>
                          <a:ext cx="6129540" cy="3602743"/>
                        </a:xfrm>
                        <a:prstGeom prst="rect">
                          <a:avLst/>
                        </a:prstGeom>
                      </pic:spPr>
                    </pic:pic>
                  </a:graphicData>
                </a:graphic>
              </wp:inline>
            </w:drawing>
          </w:r>
        </w:p>
        <w:p w14:paraId="677AE127" w14:textId="4AC603ED" w:rsidR="009B1433" w:rsidRDefault="00BC4C8C" w:rsidP="009B0D0D">
          <w:pPr>
            <w:pStyle w:val="Caption"/>
          </w:pPr>
          <w:bookmarkStart w:id="30" w:name="_Ref61438430"/>
          <w:r>
            <w:t xml:space="preserve">Figure </w:t>
          </w:r>
          <w:r w:rsidR="003F24A1">
            <w:fldChar w:fldCharType="begin"/>
          </w:r>
          <w:r w:rsidR="003F24A1">
            <w:instrText xml:space="preserve"> SEQ Figure \* ARABIC </w:instrText>
          </w:r>
          <w:r w:rsidR="003F24A1">
            <w:fldChar w:fldCharType="separate"/>
          </w:r>
          <w:r w:rsidR="00A22E1C">
            <w:rPr>
              <w:noProof/>
            </w:rPr>
            <w:t>6</w:t>
          </w:r>
          <w:r w:rsidR="003F24A1">
            <w:rPr>
              <w:noProof/>
            </w:rPr>
            <w:fldChar w:fldCharType="end"/>
          </w:r>
          <w:bookmarkEnd w:id="30"/>
          <w:r w:rsidR="00203E17">
            <w:t xml:space="preserve"> </w:t>
          </w:r>
          <w:r>
            <w:t>(a) Model drain cells with spatially varying conductance values interpolated from reach-specific pilot points; and (b) expanded view of a section of reach 1 (labels designate pilot point and cell conductance values).</w:t>
          </w:r>
        </w:p>
        <w:p w14:paraId="6CAC4DB2" w14:textId="77777777" w:rsidR="00AD38D5" w:rsidRPr="00AD38D5" w:rsidRDefault="00AD38D5" w:rsidP="00AD38D5"/>
        <w:p w14:paraId="5B0D828D" w14:textId="77777777" w:rsidR="00370391" w:rsidRDefault="009A7652" w:rsidP="00203E17">
          <w:pPr>
            <w:pStyle w:val="steps"/>
            <w:keepNext/>
            <w:numPr>
              <w:ilvl w:val="0"/>
              <w:numId w:val="0"/>
            </w:numPr>
            <w:ind w:left="360" w:hanging="360"/>
            <w:jc w:val="center"/>
          </w:pPr>
          <w:r>
            <w:rPr>
              <w:noProof/>
            </w:rPr>
            <w:drawing>
              <wp:inline distT="0" distB="0" distL="0" distR="0" wp14:anchorId="710A33E4" wp14:editId="17E95402">
                <wp:extent cx="6120000" cy="3601255"/>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pic:cNvPicPr/>
                      </pic:nvPicPr>
                      <pic:blipFill>
                        <a:blip r:embed="rId32" cstate="print">
                          <a:extLst>
                            <a:ext uri="{28A0092B-C50C-407E-A947-70E740481C1C}">
                              <a14:useLocalDpi xmlns:a14="http://schemas.microsoft.com/office/drawing/2010/main" val="0"/>
                            </a:ext>
                          </a:extLst>
                        </a:blip>
                        <a:stretch>
                          <a:fillRect/>
                        </a:stretch>
                      </pic:blipFill>
                      <pic:spPr>
                        <a:xfrm>
                          <a:off x="0" y="0"/>
                          <a:ext cx="6120000" cy="3601255"/>
                        </a:xfrm>
                        <a:prstGeom prst="rect">
                          <a:avLst/>
                        </a:prstGeom>
                      </pic:spPr>
                    </pic:pic>
                  </a:graphicData>
                </a:graphic>
              </wp:inline>
            </w:drawing>
          </w:r>
        </w:p>
        <w:p w14:paraId="6157917C" w14:textId="4B4639B8" w:rsidR="0037581E" w:rsidRPr="009B0D0D" w:rsidRDefault="00370391" w:rsidP="00AD38D5">
          <w:pPr>
            <w:pStyle w:val="Caption"/>
          </w:pPr>
          <w:bookmarkStart w:id="31" w:name="_Ref61534029"/>
          <w:r>
            <w:t xml:space="preserve">Figure </w:t>
          </w:r>
          <w:r w:rsidR="003F24A1">
            <w:fldChar w:fldCharType="begin"/>
          </w:r>
          <w:r w:rsidR="003F24A1">
            <w:instrText xml:space="preserve"> SEQ Figure \* ARABIC </w:instrText>
          </w:r>
          <w:r w:rsidR="003F24A1">
            <w:fldChar w:fldCharType="separate"/>
          </w:r>
          <w:r w:rsidR="00A22E1C">
            <w:rPr>
              <w:noProof/>
            </w:rPr>
            <w:t>7</w:t>
          </w:r>
          <w:r w:rsidR="003F24A1">
            <w:rPr>
              <w:noProof/>
            </w:rPr>
            <w:fldChar w:fldCharType="end"/>
          </w:r>
          <w:bookmarkEnd w:id="31"/>
          <w:r>
            <w:t xml:space="preserve"> </w:t>
          </w:r>
          <w:r w:rsidR="0037581E">
            <w:t xml:space="preserve">Close-up </w:t>
          </w:r>
          <w:r w:rsidR="007661D2">
            <w:t xml:space="preserve">view of </w:t>
          </w:r>
          <w:r w:rsidR="0037581E">
            <w:t>m</w:t>
          </w:r>
          <w:r>
            <w:t xml:space="preserve">odel drain cells with spatially varying conductance values interpolated from reach-specific pilot points; (labels designate pilot point and cell conductance values). </w:t>
          </w:r>
        </w:p>
        <w:p w14:paraId="6C2F084F" w14:textId="77777777" w:rsidR="0037581E" w:rsidRDefault="0037581E">
          <w:pPr>
            <w:spacing w:before="0"/>
            <w:rPr>
              <w:rFonts w:ascii="Doppio One" w:eastAsiaTheme="majorEastAsia" w:hAnsi="Doppio One" w:cstheme="majorBidi"/>
              <w:bCs/>
              <w:sz w:val="36"/>
              <w:szCs w:val="28"/>
            </w:rPr>
          </w:pPr>
          <w:r>
            <w:br w:type="page"/>
          </w:r>
        </w:p>
        <w:p w14:paraId="27A80924" w14:textId="29417741" w:rsidR="001377DC" w:rsidRDefault="001377DC" w:rsidP="001377DC">
          <w:pPr>
            <w:pStyle w:val="Heading2"/>
          </w:pPr>
          <w:bookmarkStart w:id="32" w:name="_Toc61873558"/>
          <w:r>
            <w:lastRenderedPageBreak/>
            <w:t xml:space="preserve">Using </w:t>
          </w:r>
          <w:r w:rsidR="005F0B32">
            <w:t>SEGLIST</w:t>
          </w:r>
          <w:r w:rsidR="00FD1A37">
            <w:t>S</w:t>
          </w:r>
          <w:r w:rsidR="00BC14D2">
            <w:t xml:space="preserve"> to Respect Stream Geometry</w:t>
          </w:r>
          <w:bookmarkEnd w:id="32"/>
        </w:p>
        <w:p w14:paraId="6176B831" w14:textId="63706BAE" w:rsidR="004B3B14" w:rsidRDefault="004B3B14" w:rsidP="004B3B14">
          <w:r>
            <w:t>Suppose that we have really bendy streams (similar to reach 3)</w:t>
          </w:r>
          <w:r w:rsidR="00FD1A37">
            <w:t xml:space="preserve"> and that we want to do linear interpolation along the profile of these streams between pilot points. (By “linear” we mean</w:t>
          </w:r>
          <w:r w:rsidR="005073C2">
            <w:t xml:space="preserve"> with respect to </w:t>
          </w:r>
          <w:r w:rsidR="00FD4584">
            <w:t>distance along the stream</w:t>
          </w:r>
          <w:r w:rsidR="005073C2">
            <w:t>, regardless of its curviness)</w:t>
          </w:r>
          <w:r w:rsidR="00FD1A37">
            <w:t xml:space="preserve"> with interpolation taking place </w:t>
          </w:r>
          <w:r w:rsidR="005073C2">
            <w:t xml:space="preserve">between </w:t>
          </w:r>
          <w:r w:rsidR="00FD1A37">
            <w:t>only two pilot points at a time.) To accomplish this</w:t>
          </w:r>
          <w:r w:rsidR="00BF5351">
            <w:t>,</w:t>
          </w:r>
          <w:r w:rsidR="00FD1A37">
            <w:t xml:space="preserve"> links between pilot points and stream segments, as well as the ordering of pilot points and segments</w:t>
          </w:r>
          <w:r w:rsidR="00BF5351">
            <w:t xml:space="preserve">, must be </w:t>
          </w:r>
          <w:r w:rsidR="00FD4584">
            <w:t>registered with PLPROC</w:t>
          </w:r>
          <w:r w:rsidR="00FD1A37">
            <w:t>. So, for every model drain cell we need to know the two pilot points from which interpolation takes place. This is where SEGLISTS come in.</w:t>
          </w:r>
        </w:p>
        <w:p w14:paraId="381B9EED" w14:textId="28E5A667" w:rsidR="00514D0F" w:rsidRDefault="00BD02AF" w:rsidP="004B3B14">
          <w:r>
            <w:t xml:space="preserve">The use of </w:t>
          </w:r>
          <w:r w:rsidR="004B3B14">
            <w:t>SEGLIST</w:t>
          </w:r>
          <w:r w:rsidR="00FD1A37">
            <w:t>S</w:t>
          </w:r>
          <w:r w:rsidR="004B3B14">
            <w:t xml:space="preserve"> requires a </w:t>
          </w:r>
          <w:r w:rsidR="00FD1A37">
            <w:t xml:space="preserve">slightly </w:t>
          </w:r>
          <w:r w:rsidR="004B3B14">
            <w:t>different approach than the more generic use of pilot points described in previous chapters.</w:t>
          </w:r>
          <w:r w:rsidR="00FD1A37">
            <w:t xml:space="preserve"> </w:t>
          </w:r>
          <w:r w:rsidR="00514D0F">
            <w:t xml:space="preserve">This workflow requires two </w:t>
          </w:r>
          <w:r w:rsidR="00D47C39">
            <w:t>new</w:t>
          </w:r>
          <w:r w:rsidR="00BF5351">
            <w:t xml:space="preserve"> </w:t>
          </w:r>
          <w:r w:rsidR="00514D0F">
            <w:t>steps: (1) defining the geometry of the SEGLISTS and (2) generating</w:t>
          </w:r>
          <w:r>
            <w:t xml:space="preserve"> </w:t>
          </w:r>
          <w:proofErr w:type="gramStart"/>
          <w:r>
            <w:t>appropriately-placed</w:t>
          </w:r>
          <w:proofErr w:type="gramEnd"/>
          <w:r w:rsidR="00514D0F">
            <w:t xml:space="preserve"> pilot points from the SEGLISTS. </w:t>
          </w:r>
        </w:p>
        <w:p w14:paraId="4C104807" w14:textId="187F5533" w:rsidR="001377DC" w:rsidRDefault="00FD1A37" w:rsidP="004B3B14">
          <w:r>
            <w:t xml:space="preserve">PLPROC </w:t>
          </w:r>
          <w:r w:rsidR="00514D0F">
            <w:t xml:space="preserve">needs to be informed </w:t>
          </w:r>
          <w:r>
            <w:t xml:space="preserve">of the geometry of the </w:t>
          </w:r>
          <w:r w:rsidR="00BD02AF">
            <w:t>poly</w:t>
          </w:r>
          <w:r>
            <w:t>linear features (e.g., the streams)</w:t>
          </w:r>
          <w:r w:rsidR="00BD02AF">
            <w:t xml:space="preserve"> to which interpolation from pilot points must take place</w:t>
          </w:r>
          <w:r>
            <w:t xml:space="preserve">, as well as how to break </w:t>
          </w:r>
          <w:r w:rsidR="00BD02AF">
            <w:t xml:space="preserve">these features </w:t>
          </w:r>
          <w:r>
            <w:t>up into segments.</w:t>
          </w:r>
          <w:r w:rsidR="00514D0F">
            <w:t xml:space="preserve"> This is accomplished with a SEGLIST </w:t>
          </w:r>
          <w:r w:rsidR="00BF5351">
            <w:t>(</w:t>
          </w:r>
          <w:r w:rsidR="00514D0F">
            <w:t>which will be described further on)</w:t>
          </w:r>
          <w:r w:rsidR="00BF5351">
            <w:t>.</w:t>
          </w:r>
          <w:r>
            <w:t xml:space="preserve"> The size and spacing of segments</w:t>
          </w:r>
          <w:r w:rsidR="00BD02AF">
            <w:t xml:space="preserve"> comprising a SEGLIST</w:t>
          </w:r>
          <w:r>
            <w:t xml:space="preserve"> should reflect the </w:t>
          </w:r>
          <w:r w:rsidR="00BD02AF">
            <w:t xml:space="preserve">propensity for </w:t>
          </w:r>
          <w:r w:rsidR="00514D0F">
            <w:t>heterogeneity in model parameters</w:t>
          </w:r>
          <w:r w:rsidR="00BD02AF">
            <w:t xml:space="preserve"> (in this case DRN conductances)</w:t>
          </w:r>
          <w:r w:rsidR="00514D0F">
            <w:t xml:space="preserve">. Segment design also needs to account for connections and </w:t>
          </w:r>
          <w:r w:rsidR="00BD02AF">
            <w:t xml:space="preserve">connections </w:t>
          </w:r>
          <w:r w:rsidR="00514D0F">
            <w:t>between different linear features (</w:t>
          </w:r>
          <w:r w:rsidR="00BD02AF">
            <w:t>for example, the confluence of two</w:t>
          </w:r>
          <w:r w:rsidR="00514D0F">
            <w:t xml:space="preserve"> streams).  </w:t>
          </w:r>
        </w:p>
        <w:p w14:paraId="2520C15A" w14:textId="46D0E9D5" w:rsidR="00A65236" w:rsidRDefault="00514D0F" w:rsidP="004B3B14">
          <w:r>
            <w:t>Once a SEGLIST has been created</w:t>
          </w:r>
          <w:r w:rsidR="00BD02AF">
            <w:t xml:space="preserve"> from a group of juxtaposed segments,</w:t>
          </w:r>
          <w:r>
            <w:t xml:space="preserve"> </w:t>
          </w:r>
          <w:r w:rsidR="00A65236">
            <w:t xml:space="preserve">PLPROC </w:t>
          </w:r>
          <w:r w:rsidR="00BD02AF">
            <w:t>can</w:t>
          </w:r>
          <w:r w:rsidR="00A65236">
            <w:t xml:space="preserve"> generate a family of pilot points located at segment join</w:t>
          </w:r>
          <w:r w:rsidR="00BD02AF">
            <w:t>s and at either end of the group of joined segments</w:t>
          </w:r>
          <w:r w:rsidR="00A65236">
            <w:t>. PLPROC is clever enough to arrange things so that the same pilot point can serve more than one segment where the</w:t>
          </w:r>
          <w:r w:rsidR="00BD02AF">
            <w:t>y</w:t>
          </w:r>
          <w:r w:rsidR="00A65236">
            <w:t xml:space="preserve"> join, </w:t>
          </w:r>
          <w:r w:rsidR="00BD02AF">
            <w:t xml:space="preserve">this </w:t>
          </w:r>
          <w:r w:rsidR="00A65236">
            <w:t xml:space="preserve">making setup more efficient. After </w:t>
          </w:r>
          <w:r w:rsidR="00BD02AF">
            <w:t>building</w:t>
          </w:r>
          <w:r w:rsidR="00A65236">
            <w:t xml:space="preserve"> the SEGLIST and associated pilot points, interpolation to model cells is accomplished in a </w:t>
          </w:r>
          <w:r w:rsidR="00BD02AF">
            <w:t xml:space="preserve">similar </w:t>
          </w:r>
          <w:r w:rsidR="006C43DF">
            <w:t>fashion</w:t>
          </w:r>
          <w:r w:rsidR="00D47C39">
            <w:t xml:space="preserve"> to that described in</w:t>
          </w:r>
          <w:r w:rsidR="00A65236">
            <w:t xml:space="preserve"> previous chapters.</w:t>
          </w:r>
        </w:p>
        <w:p w14:paraId="716FE709" w14:textId="226D9AFF" w:rsidR="004B3B14" w:rsidRDefault="00E85913" w:rsidP="004B3B14">
          <w:r>
            <w:t>Let us get started.</w:t>
          </w:r>
        </w:p>
        <w:p w14:paraId="09433D7A" w14:textId="122F2CEB" w:rsidR="001377DC" w:rsidRDefault="004B3B14" w:rsidP="004B3B14">
          <w:pPr>
            <w:pStyle w:val="Heading3"/>
          </w:pPr>
          <w:bookmarkStart w:id="33" w:name="_Toc61873559"/>
          <w:r>
            <w:t xml:space="preserve">Building </w:t>
          </w:r>
          <w:r w:rsidR="009F4DE1">
            <w:t>t</w:t>
          </w:r>
          <w:r>
            <w:t>he SEGLIST</w:t>
          </w:r>
          <w:bookmarkEnd w:id="33"/>
        </w:p>
        <w:p w14:paraId="0EF91094" w14:textId="7C3BF7E0" w:rsidR="00E85913" w:rsidRDefault="00E85913" w:rsidP="00E85913">
          <w:pPr>
            <w:rPr>
              <w:lang w:val="en-GB"/>
            </w:rPr>
          </w:pPr>
          <w:r w:rsidRPr="00E85913">
            <w:rPr>
              <w:lang w:val="en-GB"/>
            </w:rPr>
            <w:t>A SEGLIST is a set of segments. Each segment is a polyline defined by a set of vertices</w:t>
          </w:r>
          <w:r>
            <w:rPr>
              <w:lang w:val="en-GB"/>
            </w:rPr>
            <w:t xml:space="preserve"> (e.g., a set of coordinates).</w:t>
          </w:r>
          <w:r w:rsidRPr="00E85913">
            <w:rPr>
              <w:lang w:val="en-GB"/>
            </w:rPr>
            <w:t xml:space="preserve"> A segment begins at the first vertex of the vertex list that is attributed to a segment and ends at the last vertex in the list. Each segment within a SEGLIST </w:t>
          </w:r>
          <w:r w:rsidR="006C43DF">
            <w:rPr>
              <w:lang w:val="en-GB"/>
            </w:rPr>
            <w:t>has</w:t>
          </w:r>
          <w:r w:rsidRPr="00E85913">
            <w:rPr>
              <w:lang w:val="en-GB"/>
            </w:rPr>
            <w:t xml:space="preserve"> a name (of 20 characters or less in length).</w:t>
          </w:r>
          <w:r>
            <w:rPr>
              <w:lang w:val="en-GB"/>
            </w:rPr>
            <w:t xml:space="preserve"> </w:t>
          </w:r>
        </w:p>
        <w:p w14:paraId="39212A86" w14:textId="4DB5A483" w:rsidR="00CD63F3" w:rsidRPr="00CD63F3" w:rsidRDefault="00CD63F3" w:rsidP="00E85913">
          <w:pPr>
            <w:rPr>
              <w:lang w:val="en-GB"/>
            </w:rPr>
          </w:pPr>
          <w:r>
            <w:rPr>
              <w:lang w:val="en-GB"/>
            </w:rPr>
            <w:t>Vertices for the streams</w:t>
          </w:r>
          <w:r w:rsidR="00851A70">
            <w:rPr>
              <w:lang w:val="en-GB"/>
            </w:rPr>
            <w:t xml:space="preserve"> which feature in our model</w:t>
          </w:r>
          <w:r>
            <w:rPr>
              <w:lang w:val="en-GB"/>
            </w:rPr>
            <w:t xml:space="preserve"> have been provided in the tutorial folder in </w:t>
          </w:r>
          <w:r w:rsidR="00851A70">
            <w:rPr>
              <w:lang w:val="en-GB"/>
            </w:rPr>
            <w:t xml:space="preserve">a </w:t>
          </w:r>
          <w:r>
            <w:rPr>
              <w:lang w:val="en-GB"/>
            </w:rPr>
            <w:t xml:space="preserve">file named </w:t>
          </w:r>
          <w:r>
            <w:rPr>
              <w:i/>
              <w:iCs/>
              <w:lang w:val="en-GB"/>
            </w:rPr>
            <w:t>seglists.csv</w:t>
          </w:r>
          <w:r>
            <w:rPr>
              <w:lang w:val="en-GB"/>
            </w:rPr>
            <w:t>. These were obtained simply by</w:t>
          </w:r>
          <w:r w:rsidR="00851A70">
            <w:rPr>
              <w:lang w:val="en-GB"/>
            </w:rPr>
            <w:t xml:space="preserve"> defining</w:t>
          </w:r>
          <w:r>
            <w:rPr>
              <w:lang w:val="en-GB"/>
            </w:rPr>
            <w:t xml:space="preserve"> stream polyline vertices in QGIS</w:t>
          </w:r>
          <w:r w:rsidR="00851A70">
            <w:rPr>
              <w:lang w:val="en-GB"/>
            </w:rPr>
            <w:t xml:space="preserve"> and by saving them as a CSV file</w:t>
          </w:r>
          <w:r>
            <w:rPr>
              <w:lang w:val="en-GB"/>
            </w:rPr>
            <w:t>. They could just as easily have been digitized manually or generated at specified intervals along the</w:t>
          </w:r>
          <w:r w:rsidR="00851A70">
            <w:rPr>
              <w:lang w:val="en-GB"/>
            </w:rPr>
            <w:t xml:space="preserve"> stream</w:t>
          </w:r>
          <w:r>
            <w:rPr>
              <w:lang w:val="en-GB"/>
            </w:rPr>
            <w:t xml:space="preserve"> polyline. The </w:t>
          </w:r>
          <w:r w:rsidR="00851A70">
            <w:rPr>
              <w:lang w:val="en-GB"/>
            </w:rPr>
            <w:t xml:space="preserve">spatial </w:t>
          </w:r>
          <w:r>
            <w:rPr>
              <w:lang w:val="en-GB"/>
            </w:rPr>
            <w:t>density of these vertices should be greater than the desired</w:t>
          </w:r>
          <w:r w:rsidR="00851A70">
            <w:rPr>
              <w:lang w:val="en-GB"/>
            </w:rPr>
            <w:t xml:space="preserve"> spatial density of</w:t>
          </w:r>
          <w:r>
            <w:rPr>
              <w:lang w:val="en-GB"/>
            </w:rPr>
            <w:t xml:space="preserve"> pilot</w:t>
          </w:r>
          <w:r w:rsidR="00851A70">
            <w:rPr>
              <w:lang w:val="en-GB"/>
            </w:rPr>
            <w:t xml:space="preserve"> </w:t>
          </w:r>
          <w:r>
            <w:rPr>
              <w:lang w:val="en-GB"/>
            </w:rPr>
            <w:t>point</w:t>
          </w:r>
          <w:r w:rsidR="00851A70">
            <w:rPr>
              <w:lang w:val="en-GB"/>
            </w:rPr>
            <w:t xml:space="preserve">s. Furthermore, it </w:t>
          </w:r>
          <w:r>
            <w:rPr>
              <w:lang w:val="en-GB"/>
            </w:rPr>
            <w:t xml:space="preserve">is convenient to </w:t>
          </w:r>
          <w:r w:rsidR="00851A70">
            <w:rPr>
              <w:lang w:val="en-GB"/>
            </w:rPr>
            <w:t xml:space="preserve">place </w:t>
          </w:r>
          <w:r>
            <w:rPr>
              <w:lang w:val="en-GB"/>
            </w:rPr>
            <w:t>a vertex where linear features join or intersect.</w:t>
          </w:r>
        </w:p>
        <w:p w14:paraId="1DE8B77D" w14:textId="77777777" w:rsidR="002C12A5" w:rsidRDefault="00CD63F3" w:rsidP="002C12A5">
          <w:pPr>
            <w:keepNext/>
          </w:pPr>
          <w:r>
            <w:rPr>
              <w:noProof/>
              <w:lang w:val="en-GB"/>
            </w:rPr>
            <w:drawing>
              <wp:inline distT="0" distB="0" distL="0" distR="0" wp14:anchorId="3ACC7D18" wp14:editId="5A0364B7">
                <wp:extent cx="6129540" cy="1697739"/>
                <wp:effectExtent l="0" t="0" r="5080" b="0"/>
                <wp:docPr id="9" name="Picture 9" descr="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descr="Chart&#10;&#10;Description automatically generated"/>
                        <pic:cNvPicPr/>
                      </pic:nvPicPr>
                      <pic:blipFill>
                        <a:blip r:embed="rId33" cstate="print">
                          <a:extLst>
                            <a:ext uri="{28A0092B-C50C-407E-A947-70E740481C1C}">
                              <a14:useLocalDpi xmlns:a14="http://schemas.microsoft.com/office/drawing/2010/main" val="0"/>
                            </a:ext>
                          </a:extLst>
                        </a:blip>
                        <a:stretch>
                          <a:fillRect/>
                        </a:stretch>
                      </pic:blipFill>
                      <pic:spPr>
                        <a:xfrm>
                          <a:off x="0" y="0"/>
                          <a:ext cx="6129540" cy="1697739"/>
                        </a:xfrm>
                        <a:prstGeom prst="rect">
                          <a:avLst/>
                        </a:prstGeom>
                      </pic:spPr>
                    </pic:pic>
                  </a:graphicData>
                </a:graphic>
              </wp:inline>
            </w:drawing>
          </w:r>
        </w:p>
        <w:p w14:paraId="3A287DC5" w14:textId="6476FE5A" w:rsidR="00CD63F3" w:rsidRPr="00E85913" w:rsidRDefault="002C12A5" w:rsidP="00AD38D5">
          <w:pPr>
            <w:pStyle w:val="Caption"/>
            <w:rPr>
              <w:lang w:val="en-GB"/>
            </w:rPr>
          </w:pPr>
          <w:r>
            <w:t xml:space="preserve">Figure </w:t>
          </w:r>
          <w:r w:rsidR="003F24A1">
            <w:fldChar w:fldCharType="begin"/>
          </w:r>
          <w:r w:rsidR="003F24A1">
            <w:instrText xml:space="preserve"> SEQ Figure \* ARABIC </w:instrText>
          </w:r>
          <w:r w:rsidR="003F24A1">
            <w:fldChar w:fldCharType="separate"/>
          </w:r>
          <w:r w:rsidR="00A22E1C">
            <w:rPr>
              <w:noProof/>
            </w:rPr>
            <w:t>8</w:t>
          </w:r>
          <w:r w:rsidR="003F24A1">
            <w:rPr>
              <w:noProof/>
            </w:rPr>
            <w:fldChar w:fldCharType="end"/>
          </w:r>
          <w:r>
            <w:t xml:space="preserve"> Stream polyline and vertices used to build SEGLISTS. Vertices are labelled by index number.</w:t>
          </w:r>
        </w:p>
        <w:p w14:paraId="573F5C0E" w14:textId="657F17A1" w:rsidR="006C43DF" w:rsidRDefault="002C12A5" w:rsidP="00E85913">
          <w:pPr>
            <w:rPr>
              <w:lang w:val="en-GB"/>
            </w:rPr>
          </w:pPr>
          <w:r>
            <w:rPr>
              <w:lang w:val="en-GB"/>
            </w:rPr>
            <w:lastRenderedPageBreak/>
            <w:t xml:space="preserve">PLPROC reads </w:t>
          </w:r>
          <w:r w:rsidR="00E85913" w:rsidRPr="00E85913">
            <w:rPr>
              <w:lang w:val="en-GB"/>
            </w:rPr>
            <w:t>SEGLIST vertex coordinates and names from a segment file, called a “</w:t>
          </w:r>
          <w:r w:rsidR="006C43DF">
            <w:rPr>
              <w:lang w:val="en-GB"/>
            </w:rPr>
            <w:t>SEGFILE</w:t>
          </w:r>
          <w:r w:rsidR="00E85913" w:rsidRPr="00E85913">
            <w:rPr>
              <w:lang w:val="en-GB"/>
            </w:rPr>
            <w:t xml:space="preserve">” for short. </w:t>
          </w:r>
          <w:r>
            <w:rPr>
              <w:lang w:val="en-GB"/>
            </w:rPr>
            <w:t xml:space="preserve">Now that we have all the vertex coordinates, they need to be grouped into segments in a SEGFILE. </w:t>
          </w:r>
          <w:r w:rsidR="006C43DF">
            <w:rPr>
              <w:lang w:val="en-GB"/>
            </w:rPr>
            <w:t>How to group the vertices into segments is up to the modeller. He/she should keep in mind that a pilot point will exist at the beginning and end of each segment</w:t>
          </w:r>
          <w:r w:rsidR="00EC3F41">
            <w:rPr>
              <w:lang w:val="en-GB"/>
            </w:rPr>
            <w:t xml:space="preserve">. It is also </w:t>
          </w:r>
          <w:r w:rsidR="006C43DF">
            <w:rPr>
              <w:lang w:val="en-GB"/>
            </w:rPr>
            <w:t xml:space="preserve">convenient </w:t>
          </w:r>
          <w:r w:rsidR="006C024A">
            <w:rPr>
              <w:lang w:val="en-GB"/>
            </w:rPr>
            <w:t>for</w:t>
          </w:r>
          <w:r w:rsidR="00EC3F41">
            <w:rPr>
              <w:lang w:val="en-GB"/>
            </w:rPr>
            <w:t xml:space="preserve"> segment endpoints </w:t>
          </w:r>
          <w:r w:rsidR="006C024A">
            <w:rPr>
              <w:lang w:val="en-GB"/>
            </w:rPr>
            <w:t xml:space="preserve">to coincide </w:t>
          </w:r>
          <w:r w:rsidR="00EC3F41">
            <w:rPr>
              <w:lang w:val="en-GB"/>
            </w:rPr>
            <w:t>with points where</w:t>
          </w:r>
          <w:r w:rsidR="006C024A">
            <w:rPr>
              <w:lang w:val="en-GB"/>
            </w:rPr>
            <w:t xml:space="preserve"> polylinear</w:t>
          </w:r>
          <w:r w:rsidR="00EC3F41">
            <w:rPr>
              <w:lang w:val="en-GB"/>
            </w:rPr>
            <w:t xml:space="preserve"> features</w:t>
          </w:r>
          <w:r w:rsidR="006C024A">
            <w:rPr>
              <w:lang w:val="en-GB"/>
            </w:rPr>
            <w:t xml:space="preserve"> such as streams</w:t>
          </w:r>
          <w:r w:rsidR="00EC3F41">
            <w:rPr>
              <w:lang w:val="en-GB"/>
            </w:rPr>
            <w:t xml:space="preserve"> join or intersect.</w:t>
          </w:r>
        </w:p>
        <w:p w14:paraId="21095298" w14:textId="7A332E13" w:rsidR="00CD79B8" w:rsidRDefault="00E85913" w:rsidP="00CD79B8">
          <w:pPr>
            <w:rPr>
              <w:lang w:val="en-GB"/>
            </w:rPr>
          </w:pPr>
          <w:r w:rsidRPr="00E85913">
            <w:rPr>
              <w:lang w:val="en-GB"/>
            </w:rPr>
            <w:t xml:space="preserve">An example </w:t>
          </w:r>
          <w:r w:rsidR="009027C4">
            <w:rPr>
              <w:lang w:val="en-GB"/>
            </w:rPr>
            <w:t>SEGFILE (</w:t>
          </w:r>
          <w:r>
            <w:rPr>
              <w:lang w:val="en-GB"/>
            </w:rPr>
            <w:t xml:space="preserve">named </w:t>
          </w:r>
          <w:r>
            <w:rPr>
              <w:i/>
              <w:iCs/>
              <w:lang w:val="en-GB"/>
            </w:rPr>
            <w:t>segfile.dat</w:t>
          </w:r>
          <w:r w:rsidR="009027C4">
            <w:rPr>
              <w:lang w:val="en-GB"/>
            </w:rPr>
            <w:t>)</w:t>
          </w:r>
          <w:r w:rsidRPr="00E85913">
            <w:rPr>
              <w:lang w:val="en-GB"/>
            </w:rPr>
            <w:t xml:space="preserve"> is </w:t>
          </w:r>
          <w:r w:rsidR="006C43DF">
            <w:rPr>
              <w:lang w:val="en-GB"/>
            </w:rPr>
            <w:t xml:space="preserve">provided </w:t>
          </w:r>
          <w:r>
            <w:rPr>
              <w:lang w:val="en-GB"/>
            </w:rPr>
            <w:t>in the tutorial folder</w:t>
          </w:r>
          <w:r w:rsidR="00CF414F">
            <w:rPr>
              <w:lang w:val="en-GB"/>
            </w:rPr>
            <w:t>.</w:t>
          </w:r>
          <w:r w:rsidR="00CD79B8">
            <w:rPr>
              <w:lang w:val="en-GB"/>
            </w:rPr>
            <w:t xml:space="preserve"> </w:t>
          </w:r>
          <w:r w:rsidR="00CD79B8" w:rsidRPr="00CD79B8">
            <w:rPr>
              <w:lang w:val="en-GB"/>
            </w:rPr>
            <w:t>A segment file can adopt either of two protocols, namely “block” or “table”.</w:t>
          </w:r>
          <w:r w:rsidR="00CD79B8">
            <w:rPr>
              <w:lang w:val="en-GB"/>
            </w:rPr>
            <w:t xml:space="preserve"> </w:t>
          </w:r>
          <w:r w:rsidR="006C024A" w:rsidRPr="00AD38D5">
            <w:rPr>
              <w:i/>
              <w:iCs/>
              <w:lang w:val="en-GB"/>
            </w:rPr>
            <w:t>segfile.dat</w:t>
          </w:r>
          <w:r w:rsidR="006C024A">
            <w:rPr>
              <w:lang w:val="en-GB"/>
            </w:rPr>
            <w:t xml:space="preserve"> employs </w:t>
          </w:r>
          <w:r w:rsidR="00CD79B8">
            <w:rPr>
              <w:lang w:val="en-GB"/>
            </w:rPr>
            <w:t>the “table” protocol as it is easier to manipulate and display</w:t>
          </w:r>
          <w:r w:rsidR="006C024A">
            <w:rPr>
              <w:lang w:val="en-GB"/>
            </w:rPr>
            <w:t xml:space="preserve"> data contained in this file</w:t>
          </w:r>
          <w:r w:rsidR="00CD79B8">
            <w:rPr>
              <w:lang w:val="en-GB"/>
            </w:rPr>
            <w:t xml:space="preserve"> in GIS software. See the PLPROC manual for further details. </w:t>
          </w:r>
          <w:r w:rsidR="00CD63F3">
            <w:rPr>
              <w:lang w:val="en-GB"/>
            </w:rPr>
            <w:t xml:space="preserve">Open </w:t>
          </w:r>
          <w:r w:rsidR="00CD63F3">
            <w:rPr>
              <w:i/>
              <w:iCs/>
              <w:lang w:val="en-GB"/>
            </w:rPr>
            <w:t>segfile.dat</w:t>
          </w:r>
          <w:r w:rsidR="00CD63F3">
            <w:rPr>
              <w:lang w:val="en-GB"/>
            </w:rPr>
            <w:t xml:space="preserve"> in a text editor or spreadsheet </w:t>
          </w:r>
          <w:r w:rsidR="006C024A">
            <w:rPr>
              <w:lang w:val="en-GB"/>
            </w:rPr>
            <w:t xml:space="preserve">package </w:t>
          </w:r>
          <w:r w:rsidR="00CD63F3">
            <w:rPr>
              <w:lang w:val="en-GB"/>
            </w:rPr>
            <w:t xml:space="preserve">and </w:t>
          </w:r>
          <w:proofErr w:type="gramStart"/>
          <w:r w:rsidR="00CD63F3">
            <w:rPr>
              <w:lang w:val="en-GB"/>
            </w:rPr>
            <w:t>take a look</w:t>
          </w:r>
          <w:proofErr w:type="gramEnd"/>
          <w:r w:rsidR="00CD63F3">
            <w:rPr>
              <w:lang w:val="en-GB"/>
            </w:rPr>
            <w:t xml:space="preserve">. </w:t>
          </w:r>
        </w:p>
        <w:p w14:paraId="2F4E8861" w14:textId="13159C1A" w:rsidR="00CD79B8" w:rsidRDefault="00CF414F" w:rsidP="004B3B14">
          <w:r w:rsidRPr="00CD79B8">
            <w:rPr>
              <w:lang w:val="en-GB"/>
            </w:rPr>
            <w:t>Note that each segment</w:t>
          </w:r>
          <w:r w:rsidR="006C024A">
            <w:rPr>
              <w:lang w:val="en-GB"/>
            </w:rPr>
            <w:t xml:space="preserve"> within a SEGLIST</w:t>
          </w:r>
          <w:r w:rsidRPr="00CD79B8">
            <w:rPr>
              <w:lang w:val="en-GB"/>
            </w:rPr>
            <w:t xml:space="preserve"> is identified by a unique name in </w:t>
          </w:r>
          <w:r w:rsidR="00CD79B8" w:rsidRPr="00CD79B8">
            <w:rPr>
              <w:lang w:val="en-GB"/>
            </w:rPr>
            <w:t xml:space="preserve">the </w:t>
          </w:r>
          <w:proofErr w:type="spellStart"/>
          <w:r w:rsidR="00CD79B8" w:rsidRPr="00CD79B8">
            <w:rPr>
              <w:i/>
              <w:iCs/>
              <w:lang w:val="en-GB"/>
            </w:rPr>
            <w:t>segid</w:t>
          </w:r>
          <w:proofErr w:type="spellEnd"/>
          <w:r w:rsidR="00CD79B8" w:rsidRPr="00CD79B8">
            <w:rPr>
              <w:lang w:val="en-GB"/>
            </w:rPr>
            <w:t xml:space="preserve"> column. S</w:t>
          </w:r>
          <w:r w:rsidRPr="00CD79B8">
            <w:rPr>
              <w:lang w:val="en-GB"/>
            </w:rPr>
            <w:t>egment vertices are ordered sequentially</w:t>
          </w:r>
          <w:r w:rsidR="0064663E" w:rsidRPr="00CD79B8">
            <w:rPr>
              <w:lang w:val="en-GB"/>
            </w:rPr>
            <w:t xml:space="preserve">. Where segments join, the last vertex of the one segment is repeated as the first vertex of the </w:t>
          </w:r>
          <w:r w:rsidR="006C024A">
            <w:rPr>
              <w:lang w:val="en-GB"/>
            </w:rPr>
            <w:t>adjoining</w:t>
          </w:r>
          <w:r w:rsidR="006C024A" w:rsidRPr="00CD79B8">
            <w:rPr>
              <w:lang w:val="en-GB"/>
            </w:rPr>
            <w:t xml:space="preserve"> </w:t>
          </w:r>
          <w:r w:rsidR="0064663E" w:rsidRPr="00CD79B8">
            <w:rPr>
              <w:lang w:val="en-GB"/>
            </w:rPr>
            <w:t xml:space="preserve">segment. </w:t>
          </w:r>
          <w:r w:rsidR="00CD79B8">
            <w:rPr>
              <w:highlight w:val="yellow"/>
              <w:lang w:val="en-GB"/>
            </w:rPr>
            <w:fldChar w:fldCharType="begin"/>
          </w:r>
          <w:r w:rsidR="00CD79B8">
            <w:instrText xml:space="preserve"> REF _Ref61872971 \h </w:instrText>
          </w:r>
          <w:r w:rsidR="00CD79B8">
            <w:rPr>
              <w:highlight w:val="yellow"/>
              <w:lang w:val="en-GB"/>
            </w:rPr>
          </w:r>
          <w:r w:rsidR="00CD79B8">
            <w:rPr>
              <w:highlight w:val="yellow"/>
              <w:lang w:val="en-GB"/>
            </w:rPr>
            <w:fldChar w:fldCharType="separate"/>
          </w:r>
          <w:r w:rsidR="00A22E1C">
            <w:t xml:space="preserve">Figure </w:t>
          </w:r>
          <w:r w:rsidR="00A22E1C">
            <w:rPr>
              <w:noProof/>
            </w:rPr>
            <w:t>9</w:t>
          </w:r>
          <w:r w:rsidR="00CD79B8">
            <w:rPr>
              <w:highlight w:val="yellow"/>
              <w:lang w:val="en-GB"/>
            </w:rPr>
            <w:fldChar w:fldCharType="end"/>
          </w:r>
          <w:r w:rsidR="00CD79B8">
            <w:rPr>
              <w:lang w:val="en-GB"/>
            </w:rPr>
            <w:t xml:space="preserve"> displays stream vertices colour coded according to their assigned segment. As you can see in </w:t>
          </w:r>
          <w:r w:rsidR="00CD79B8">
            <w:rPr>
              <w:highlight w:val="yellow"/>
              <w:lang w:val="en-GB"/>
            </w:rPr>
            <w:fldChar w:fldCharType="begin"/>
          </w:r>
          <w:r w:rsidR="00CD79B8">
            <w:instrText xml:space="preserve"> REF _Ref61872971 \h </w:instrText>
          </w:r>
          <w:r w:rsidR="00CD79B8">
            <w:rPr>
              <w:highlight w:val="yellow"/>
              <w:lang w:val="en-GB"/>
            </w:rPr>
          </w:r>
          <w:r w:rsidR="00CD79B8">
            <w:rPr>
              <w:highlight w:val="yellow"/>
              <w:lang w:val="en-GB"/>
            </w:rPr>
            <w:fldChar w:fldCharType="separate"/>
          </w:r>
          <w:r w:rsidR="00A22E1C">
            <w:t xml:space="preserve">Figure </w:t>
          </w:r>
          <w:r w:rsidR="00A22E1C">
            <w:rPr>
              <w:noProof/>
            </w:rPr>
            <w:t>9</w:t>
          </w:r>
          <w:r w:rsidR="00CD79B8">
            <w:rPr>
              <w:highlight w:val="yellow"/>
              <w:lang w:val="en-GB"/>
            </w:rPr>
            <w:fldChar w:fldCharType="end"/>
          </w:r>
          <w:r w:rsidR="00CD79B8">
            <w:rPr>
              <w:lang w:val="en-GB"/>
            </w:rPr>
            <w:t>b, where three segments join</w:t>
          </w:r>
          <w:r w:rsidR="006C024A">
            <w:rPr>
              <w:lang w:val="en-GB"/>
            </w:rPr>
            <w:t>,</w:t>
          </w:r>
          <w:r w:rsidR="00CD79B8">
            <w:rPr>
              <w:lang w:val="en-GB"/>
            </w:rPr>
            <w:t xml:space="preserve"> the</w:t>
          </w:r>
          <w:r w:rsidR="006C024A">
            <w:rPr>
              <w:lang w:val="en-GB"/>
            </w:rPr>
            <w:t xml:space="preserve"> vertex at which the join occurs</w:t>
          </w:r>
          <w:r w:rsidR="00CD79B8">
            <w:rPr>
              <w:lang w:val="en-GB"/>
            </w:rPr>
            <w:t xml:space="preserve"> is repeated </w:t>
          </w:r>
          <w:r w:rsidR="006C024A">
            <w:rPr>
              <w:lang w:val="en-GB"/>
            </w:rPr>
            <w:t>in each of the adjoining</w:t>
          </w:r>
          <w:r w:rsidR="00D47C39">
            <w:rPr>
              <w:lang w:val="en-GB"/>
            </w:rPr>
            <w:t xml:space="preserve"> segments</w:t>
          </w:r>
          <w:r w:rsidR="00CD79B8">
            <w:rPr>
              <w:lang w:val="en-GB"/>
            </w:rPr>
            <w:t>.</w:t>
          </w:r>
        </w:p>
        <w:p w14:paraId="70A34F9C" w14:textId="77777777" w:rsidR="00CD79B8" w:rsidRDefault="00CD79B8" w:rsidP="00CD79B8">
          <w:pPr>
            <w:keepNext/>
          </w:pPr>
          <w:r>
            <w:rPr>
              <w:noProof/>
            </w:rPr>
            <w:drawing>
              <wp:inline distT="0" distB="0" distL="0" distR="0" wp14:anchorId="0FDEDBD0" wp14:editId="4C643D5A">
                <wp:extent cx="6121494" cy="1799541"/>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1"/>
                        <pic:cNvPicPr/>
                      </pic:nvPicPr>
                      <pic:blipFill>
                        <a:blip r:embed="rId34" cstate="print">
                          <a:extLst>
                            <a:ext uri="{28A0092B-C50C-407E-A947-70E740481C1C}">
                              <a14:useLocalDpi xmlns:a14="http://schemas.microsoft.com/office/drawing/2010/main" val="0"/>
                            </a:ext>
                          </a:extLst>
                        </a:blip>
                        <a:stretch>
                          <a:fillRect/>
                        </a:stretch>
                      </pic:blipFill>
                      <pic:spPr>
                        <a:xfrm>
                          <a:off x="0" y="0"/>
                          <a:ext cx="6121494" cy="1799541"/>
                        </a:xfrm>
                        <a:prstGeom prst="rect">
                          <a:avLst/>
                        </a:prstGeom>
                      </pic:spPr>
                    </pic:pic>
                  </a:graphicData>
                </a:graphic>
              </wp:inline>
            </w:drawing>
          </w:r>
        </w:p>
        <w:p w14:paraId="7490BF73" w14:textId="66BCEA5C" w:rsidR="00EB2BC8" w:rsidRPr="00EB2BC8" w:rsidRDefault="00CD79B8" w:rsidP="00EB2BC8">
          <w:pPr>
            <w:pStyle w:val="Caption"/>
          </w:pPr>
          <w:bookmarkStart w:id="34" w:name="_Ref61872971"/>
          <w:r>
            <w:t xml:space="preserve">Figure </w:t>
          </w:r>
          <w:r w:rsidR="003F24A1">
            <w:fldChar w:fldCharType="begin"/>
          </w:r>
          <w:r w:rsidR="003F24A1">
            <w:instrText xml:space="preserve"> SEQ Figure \* ARABIC </w:instrText>
          </w:r>
          <w:r w:rsidR="003F24A1">
            <w:fldChar w:fldCharType="separate"/>
          </w:r>
          <w:r w:rsidR="00A22E1C">
            <w:rPr>
              <w:noProof/>
            </w:rPr>
            <w:t>9</w:t>
          </w:r>
          <w:r w:rsidR="003F24A1">
            <w:rPr>
              <w:noProof/>
            </w:rPr>
            <w:fldChar w:fldCharType="end"/>
          </w:r>
          <w:bookmarkEnd w:id="34"/>
          <w:r>
            <w:t xml:space="preserve"> (a) All stream vertices grouped </w:t>
          </w:r>
          <w:r w:rsidR="006C024A">
            <w:t xml:space="preserve">according to </w:t>
          </w:r>
          <w:r>
            <w:t>segment</w:t>
          </w:r>
          <w:r w:rsidR="006C024A">
            <w:t>,</w:t>
          </w:r>
          <w:r>
            <w:t xml:space="preserve"> and (b) </w:t>
          </w:r>
          <w:r w:rsidR="006C024A">
            <w:t xml:space="preserve">a </w:t>
          </w:r>
          <w:r>
            <w:t>close-up look at the intersection of three segments</w:t>
          </w:r>
          <w:r w:rsidR="006C024A">
            <w:t>.</w:t>
          </w:r>
          <w:r w:rsidR="00D47C39">
            <w:t xml:space="preserve"> (</w:t>
          </w:r>
          <w:proofErr w:type="gramStart"/>
          <w:r w:rsidR="006C024A">
            <w:t>Model</w:t>
          </w:r>
          <w:proofErr w:type="gramEnd"/>
          <w:r w:rsidR="006C024A">
            <w:t xml:space="preserve"> </w:t>
          </w:r>
          <w:r w:rsidR="00D47C39">
            <w:t>drain cells are coloured according to stream reach).</w:t>
          </w:r>
        </w:p>
        <w:p w14:paraId="2CEE4322" w14:textId="76AA3991" w:rsidR="004B3B14" w:rsidRDefault="002F0448" w:rsidP="004B3B14">
          <w:r>
            <w:t xml:space="preserve">Now that we have a SEGFILE that contains SEGLISTS, we can use PLPROC to generate a family of pilot points located at segment joins. We could also generate these pilot points ourselves if we really wanted to – but </w:t>
          </w:r>
          <w:r w:rsidR="006C024A">
            <w:t>because</w:t>
          </w:r>
          <w:r>
            <w:t xml:space="preserve"> PLPROC can do the hard work, </w:t>
          </w:r>
          <w:r w:rsidR="009027C4">
            <w:t>let us</w:t>
          </w:r>
          <w:r>
            <w:t xml:space="preserve"> make use of it. To get started, we need to build a PLPROC input file.</w:t>
          </w:r>
        </w:p>
        <w:p w14:paraId="43137BCE" w14:textId="10D688D1" w:rsidR="002F0448" w:rsidRDefault="002F0448" w:rsidP="002F0448">
          <w:pPr>
            <w:pStyle w:val="steps"/>
          </w:pPr>
          <w:r>
            <w:t>Open a new text file in your text editor of choice. Name the</w:t>
          </w:r>
          <w:r w:rsidR="006C024A">
            <w:t xml:space="preserve"> new</w:t>
          </w:r>
          <w:r>
            <w:t xml:space="preserve"> file </w:t>
          </w:r>
          <w:r>
            <w:rPr>
              <w:i/>
              <w:iCs/>
            </w:rPr>
            <w:t>plproc_drains3.dat</w:t>
          </w:r>
          <w:r>
            <w:t>.</w:t>
          </w:r>
        </w:p>
        <w:p w14:paraId="29942BCF" w14:textId="79248A86" w:rsidR="002F0448" w:rsidRDefault="00A700FC" w:rsidP="002F0448">
          <w:pPr>
            <w:pStyle w:val="steps"/>
          </w:pPr>
          <w:r>
            <w:t xml:space="preserve">As in previous chapters, start by creating a model cell CLIST. </w:t>
          </w:r>
          <w:r w:rsidR="006C024A">
            <w:t xml:space="preserve">Use </w:t>
          </w:r>
          <w:r>
            <w:t>the following</w:t>
          </w:r>
          <w:r w:rsidR="006C024A">
            <w:t xml:space="preserve"> function</w:t>
          </w:r>
          <w:r>
            <w:t>.</w:t>
          </w:r>
        </w:p>
        <w:tbl>
          <w:tblPr>
            <w:tblStyle w:val="TableGrid"/>
            <w:tblW w:w="0" w:type="auto"/>
            <w:tblLook w:val="04A0" w:firstRow="1" w:lastRow="0" w:firstColumn="1" w:lastColumn="0" w:noHBand="0" w:noVBand="1"/>
          </w:tblPr>
          <w:tblGrid>
            <w:gridCol w:w="9736"/>
          </w:tblGrid>
          <w:tr w:rsidR="00A700FC" w14:paraId="4848BFAE" w14:textId="77777777" w:rsidTr="00A700FC">
            <w:tc>
              <w:tcPr>
                <w:tcW w:w="9736" w:type="dxa"/>
              </w:tcPr>
              <w:p w14:paraId="64E3F405" w14:textId="77777777" w:rsidR="00A700FC" w:rsidRDefault="00A700FC" w:rsidP="00A700FC">
                <w:pPr>
                  <w:pStyle w:val="commandlinetext"/>
                </w:pPr>
                <w:r>
                  <w:t>cl_mf6 = read_mf6_grid_specs(file=model.disv.grb,       &amp;</w:t>
                </w:r>
              </w:p>
              <w:p w14:paraId="1815490C" w14:textId="77777777" w:rsidR="00A700FC" w:rsidRDefault="00A700FC" w:rsidP="00A700FC">
                <w:pPr>
                  <w:pStyle w:val="commandlinetext"/>
                </w:pPr>
                <w:r>
                  <w:t xml:space="preserve">                              dimensions=3,             &amp;</w:t>
                </w:r>
              </w:p>
              <w:p w14:paraId="03A0140D" w14:textId="77777777" w:rsidR="00A700FC" w:rsidRDefault="00A700FC" w:rsidP="00A700FC">
                <w:pPr>
                  <w:pStyle w:val="commandlinetext"/>
                </w:pPr>
                <w:r>
                  <w:t xml:space="preserve">                              </w:t>
                </w:r>
                <w:proofErr w:type="spellStart"/>
                <w:r>
                  <w:t>slist_layernum</w:t>
                </w:r>
                <w:proofErr w:type="spellEnd"/>
                <w:r>
                  <w:t xml:space="preserve"> = layer,   &amp;</w:t>
                </w:r>
              </w:p>
              <w:p w14:paraId="17CA55C2" w14:textId="2F2DDD2A" w:rsidR="00A700FC" w:rsidRDefault="00A700FC" w:rsidP="00A700FC">
                <w:pPr>
                  <w:pStyle w:val="commandlinetext"/>
                </w:pPr>
                <w:r>
                  <w:t xml:space="preserve">                              </w:t>
                </w:r>
                <w:proofErr w:type="spellStart"/>
                <w:r>
                  <w:t>slist_idomain</w:t>
                </w:r>
                <w:proofErr w:type="spellEnd"/>
                <w:r>
                  <w:t xml:space="preserve">  = </w:t>
                </w:r>
                <w:proofErr w:type="spellStart"/>
                <w:r>
                  <w:t>idomain</w:t>
                </w:r>
                <w:proofErr w:type="spellEnd"/>
                <w:r>
                  <w:t>)</w:t>
                </w:r>
              </w:p>
            </w:tc>
          </w:tr>
        </w:tbl>
        <w:p w14:paraId="4498758A" w14:textId="572AD02E" w:rsidR="00A700FC" w:rsidRDefault="00A700FC" w:rsidP="00A700FC">
          <w:pPr>
            <w:pStyle w:val="steps"/>
            <w:numPr>
              <w:ilvl w:val="0"/>
              <w:numId w:val="0"/>
            </w:numPr>
            <w:ind w:left="360" w:hanging="360"/>
          </w:pPr>
        </w:p>
        <w:p w14:paraId="20814EB4" w14:textId="09E32068" w:rsidR="00A700FC" w:rsidRDefault="00A700FC" w:rsidP="00A700FC">
          <w:pPr>
            <w:pStyle w:val="steps"/>
          </w:pPr>
          <w:r>
            <w:t xml:space="preserve">Next, create a SEGLIST named </w:t>
          </w:r>
          <w:proofErr w:type="spellStart"/>
          <w:r>
            <w:rPr>
              <w:i/>
              <w:iCs/>
            </w:rPr>
            <w:t>sl_</w:t>
          </w:r>
          <w:r w:rsidRPr="00A700FC">
            <w:rPr>
              <w:i/>
              <w:iCs/>
            </w:rPr>
            <w:t>drains</w:t>
          </w:r>
          <w:proofErr w:type="spellEnd"/>
          <w:r>
            <w:t>, by reading the provided SEGFILE (</w:t>
          </w:r>
          <w:r>
            <w:rPr>
              <w:i/>
              <w:iCs/>
            </w:rPr>
            <w:t>segfile.dat</w:t>
          </w:r>
          <w:r>
            <w:t xml:space="preserve">) using </w:t>
          </w:r>
          <w:r w:rsidR="006C024A">
            <w:t xml:space="preserve">PLPROC’s </w:t>
          </w:r>
          <w:r>
            <w:rPr>
              <w:i/>
              <w:iCs/>
            </w:rPr>
            <w:t>read_segfile()</w:t>
          </w:r>
          <w:r>
            <w:t xml:space="preserve"> function. Insert the following</w:t>
          </w:r>
          <w:r w:rsidR="006C024A">
            <w:t xml:space="preserve"> function into the PLPROC script</w:t>
          </w:r>
          <w:r>
            <w:t>.</w:t>
          </w:r>
        </w:p>
        <w:tbl>
          <w:tblPr>
            <w:tblStyle w:val="TableGrid"/>
            <w:tblW w:w="0" w:type="auto"/>
            <w:tblLook w:val="04A0" w:firstRow="1" w:lastRow="0" w:firstColumn="1" w:lastColumn="0" w:noHBand="0" w:noVBand="1"/>
          </w:tblPr>
          <w:tblGrid>
            <w:gridCol w:w="9736"/>
          </w:tblGrid>
          <w:tr w:rsidR="00A700FC" w14:paraId="1C33D5A8" w14:textId="77777777" w:rsidTr="00A700FC">
            <w:tc>
              <w:tcPr>
                <w:tcW w:w="9736" w:type="dxa"/>
              </w:tcPr>
              <w:p w14:paraId="2AA522C6" w14:textId="58233713" w:rsidR="00A700FC" w:rsidRDefault="00A700FC" w:rsidP="00A700FC">
                <w:pPr>
                  <w:pStyle w:val="commandlinetext"/>
                </w:pPr>
                <w:proofErr w:type="spellStart"/>
                <w:r w:rsidRPr="00A700FC">
                  <w:t>sl_drains</w:t>
                </w:r>
                <w:proofErr w:type="spellEnd"/>
                <w:r w:rsidRPr="00A700FC">
                  <w:t xml:space="preserve"> = read_segfile(file="segfile.dat")</w:t>
                </w:r>
              </w:p>
            </w:tc>
          </w:tr>
        </w:tbl>
        <w:p w14:paraId="2FF7821A" w14:textId="42501B8B" w:rsidR="00A700FC" w:rsidRDefault="00A700FC" w:rsidP="00A700FC">
          <w:pPr>
            <w:pStyle w:val="steps"/>
            <w:numPr>
              <w:ilvl w:val="0"/>
              <w:numId w:val="0"/>
            </w:numPr>
            <w:ind w:left="360" w:hanging="360"/>
          </w:pPr>
        </w:p>
        <w:p w14:paraId="163D6CB4" w14:textId="6F9C4B13" w:rsidR="00A700FC" w:rsidRDefault="00A700FC" w:rsidP="00A700FC">
          <w:pPr>
            <w:pStyle w:val="steps"/>
          </w:pPr>
          <w:bookmarkStart w:id="35" w:name="_Ref61873331"/>
          <w:r>
            <w:t xml:space="preserve">Next, instruct PLPROC to create a CLIST for pilot points, using the </w:t>
          </w:r>
          <w:proofErr w:type="spellStart"/>
          <w:r>
            <w:rPr>
              <w:i/>
              <w:iCs/>
            </w:rPr>
            <w:t>sl_drains</w:t>
          </w:r>
          <w:proofErr w:type="spellEnd"/>
          <w:r>
            <w:rPr>
              <w:i/>
              <w:iCs/>
            </w:rPr>
            <w:softHyphen/>
            <w:t xml:space="preserve"> </w:t>
          </w:r>
          <w:r w:rsidR="006C024A">
            <w:t xml:space="preserve">SEGLIST </w:t>
          </w:r>
          <w:r>
            <w:t xml:space="preserve">as </w:t>
          </w:r>
          <w:r w:rsidR="006C024A">
            <w:t xml:space="preserve">its </w:t>
          </w:r>
          <w:r>
            <w:t xml:space="preserve">base. </w:t>
          </w:r>
          <w:r w:rsidR="00641EB7">
            <w:t>N</w:t>
          </w:r>
          <w:r>
            <w:t xml:space="preserve">odes of this CLIST will be created at the ends of each segment of the SEGLIST. This is </w:t>
          </w:r>
          <w:r>
            <w:lastRenderedPageBreak/>
            <w:t xml:space="preserve">accomplished using the </w:t>
          </w:r>
          <w:r>
            <w:rPr>
              <w:i/>
              <w:iCs/>
            </w:rPr>
            <w:t xml:space="preserve">create_clist_from_seglist() </w:t>
          </w:r>
          <w:r>
            <w:t xml:space="preserve"> function. </w:t>
          </w:r>
          <w:r w:rsidR="00641EB7">
            <w:t>Type in the function as follows (or copy and paste from this document</w:t>
          </w:r>
          <w:r>
            <w:t>.</w:t>
          </w:r>
          <w:bookmarkEnd w:id="35"/>
          <w:r w:rsidR="00641EB7">
            <w:t>)</w:t>
          </w:r>
        </w:p>
        <w:tbl>
          <w:tblPr>
            <w:tblStyle w:val="TableGrid"/>
            <w:tblW w:w="0" w:type="auto"/>
            <w:tblLook w:val="04A0" w:firstRow="1" w:lastRow="0" w:firstColumn="1" w:lastColumn="0" w:noHBand="0" w:noVBand="1"/>
          </w:tblPr>
          <w:tblGrid>
            <w:gridCol w:w="9736"/>
          </w:tblGrid>
          <w:tr w:rsidR="00A700FC" w14:paraId="0E33617F" w14:textId="77777777" w:rsidTr="00A700FC">
            <w:tc>
              <w:tcPr>
                <w:tcW w:w="9736" w:type="dxa"/>
              </w:tcPr>
              <w:p w14:paraId="1CBD201F" w14:textId="77777777" w:rsidR="00A700FC" w:rsidRDefault="00A700FC" w:rsidP="00A700FC">
                <w:pPr>
                  <w:pStyle w:val="commandlinetext"/>
                </w:pPr>
                <w:proofErr w:type="spellStart"/>
                <w:r>
                  <w:t>cl_drainpp</w:t>
                </w:r>
                <w:proofErr w:type="spellEnd"/>
                <w:r>
                  <w:t xml:space="preserve"> = create_clist_from_seglist(seglist=</w:t>
                </w:r>
                <w:proofErr w:type="spellStart"/>
                <w:r>
                  <w:t>sl_drains</w:t>
                </w:r>
                <w:proofErr w:type="spellEnd"/>
                <w:r>
                  <w:t>,      &amp;</w:t>
                </w:r>
              </w:p>
              <w:p w14:paraId="1E860208" w14:textId="77777777" w:rsidR="00A700FC" w:rsidRDefault="00A700FC" w:rsidP="00A700FC">
                <w:pPr>
                  <w:pStyle w:val="commandlinetext"/>
                </w:pPr>
                <w:r>
                  <w:t xml:space="preserve">                                 </w:t>
                </w:r>
                <w:proofErr w:type="spellStart"/>
                <w:r>
                  <w:t>linkage_type</w:t>
                </w:r>
                <w:proofErr w:type="spellEnd"/>
                <w:r>
                  <w:t>=endpoints,       &amp;</w:t>
                </w:r>
              </w:p>
              <w:p w14:paraId="7FF8FDF3" w14:textId="1608AC4C" w:rsidR="00A700FC" w:rsidRDefault="00A700FC" w:rsidP="00A700FC">
                <w:pPr>
                  <w:pStyle w:val="commandlinetext"/>
                </w:pPr>
                <w:r>
                  <w:t xml:space="preserve">                                 </w:t>
                </w:r>
                <w:proofErr w:type="spellStart"/>
                <w:r>
                  <w:t>dist_thresh</w:t>
                </w:r>
                <w:proofErr w:type="spellEnd"/>
                <w:r>
                  <w:t>=10.0)</w:t>
                </w:r>
              </w:p>
            </w:tc>
          </w:tr>
        </w:tbl>
        <w:p w14:paraId="17AC02E5" w14:textId="3E3E98ED" w:rsidR="00A700FC" w:rsidRDefault="00A700FC" w:rsidP="00A700FC">
          <w:pPr>
            <w:pStyle w:val="steps"/>
            <w:numPr>
              <w:ilvl w:val="0"/>
              <w:numId w:val="0"/>
            </w:numPr>
            <w:ind w:left="360" w:hanging="360"/>
          </w:pPr>
        </w:p>
        <w:p w14:paraId="027D8D2D" w14:textId="16F081B5" w:rsidR="00A700FC" w:rsidRDefault="00A700FC" w:rsidP="00A700FC">
          <w:pPr>
            <w:pStyle w:val="steps"/>
          </w:pPr>
          <w:r>
            <w:t xml:space="preserve">This function creates a CLIST named </w:t>
          </w:r>
          <w:proofErr w:type="spellStart"/>
          <w:r>
            <w:rPr>
              <w:i/>
              <w:iCs/>
            </w:rPr>
            <w:t>cl_drainpp</w:t>
          </w:r>
          <w:proofErr w:type="spellEnd"/>
          <w:r>
            <w:t xml:space="preserve">, based on the SEGLIST named </w:t>
          </w:r>
          <w:proofErr w:type="spellStart"/>
          <w:r>
            <w:rPr>
              <w:i/>
              <w:iCs/>
            </w:rPr>
            <w:t>sl_drains</w:t>
          </w:r>
          <w:proofErr w:type="spellEnd"/>
          <w:r>
            <w:t xml:space="preserve">. The argument </w:t>
          </w:r>
          <w:proofErr w:type="spellStart"/>
          <w:r>
            <w:rPr>
              <w:i/>
              <w:iCs/>
            </w:rPr>
            <w:t>linkage_type</w:t>
          </w:r>
          <w:proofErr w:type="spellEnd"/>
          <w:r>
            <w:t xml:space="preserve"> specifies the nature of SEGLIST-to-CLIST linkage. Linkages can be </w:t>
          </w:r>
          <w:r w:rsidRPr="005B40A0">
            <w:rPr>
              <w:i/>
              <w:iCs/>
            </w:rPr>
            <w:t>endpoints</w:t>
          </w:r>
          <w:r>
            <w:t xml:space="preserve"> or </w:t>
          </w:r>
          <w:r w:rsidRPr="005B40A0">
            <w:rPr>
              <w:i/>
              <w:iCs/>
            </w:rPr>
            <w:t>midpoint</w:t>
          </w:r>
          <w:r>
            <w:t>.</w:t>
          </w:r>
          <w:r w:rsidR="005B40A0">
            <w:t xml:space="preserve"> If</w:t>
          </w:r>
          <w:r w:rsidR="009D4EB4">
            <w:t xml:space="preserve"> linear</w:t>
          </w:r>
          <w:r w:rsidR="005B40A0">
            <w:t xml:space="preserve"> interpolation along </w:t>
          </w:r>
          <w:r w:rsidR="009D4EB4">
            <w:t xml:space="preserve">each </w:t>
          </w:r>
          <w:r w:rsidR="005B40A0">
            <w:t xml:space="preserve">segment is desired (as in our case), then </w:t>
          </w:r>
          <w:r w:rsidR="005B40A0">
            <w:rPr>
              <w:i/>
              <w:iCs/>
            </w:rPr>
            <w:t>endpoints</w:t>
          </w:r>
          <w:r w:rsidR="005B40A0">
            <w:t xml:space="preserve"> </w:t>
          </w:r>
          <w:r w:rsidR="009D4EB4">
            <w:t>is preferred option</w:t>
          </w:r>
          <w:r w:rsidR="005B40A0">
            <w:t>. If a single piecewise constant value per segment is desired, then</w:t>
          </w:r>
          <w:r w:rsidR="009D4EB4">
            <w:t xml:space="preserve"> the</w:t>
          </w:r>
          <w:r w:rsidR="005B40A0">
            <w:t xml:space="preserve"> </w:t>
          </w:r>
          <w:r w:rsidR="005B40A0">
            <w:rPr>
              <w:i/>
              <w:iCs/>
            </w:rPr>
            <w:t xml:space="preserve">midpoint </w:t>
          </w:r>
          <w:r w:rsidR="009D4EB4" w:rsidRPr="00AD38D5">
            <w:t xml:space="preserve">option </w:t>
          </w:r>
          <w:r w:rsidR="005B40A0" w:rsidRPr="005B40A0">
            <w:t>should be used. See the PLPROC manual for more details.</w:t>
          </w:r>
          <w:r>
            <w:t xml:space="preserve"> </w:t>
          </w:r>
        </w:p>
        <w:p w14:paraId="6026BE89" w14:textId="74BC46D1" w:rsidR="002F0448" w:rsidRDefault="004168DC" w:rsidP="004168DC">
          <w:pPr>
            <w:pStyle w:val="steps"/>
          </w:pPr>
          <w:r>
            <w:t xml:space="preserve">If </w:t>
          </w:r>
          <w:r>
            <w:rPr>
              <w:i/>
              <w:iCs/>
            </w:rPr>
            <w:t xml:space="preserve">endpoints </w:t>
          </w:r>
          <w:r>
            <w:t>are used</w:t>
          </w:r>
          <w:r w:rsidR="00B0023A">
            <w:t xml:space="preserve"> as</w:t>
          </w:r>
          <w:r>
            <w:t xml:space="preserve"> the </w:t>
          </w:r>
          <w:proofErr w:type="spellStart"/>
          <w:r>
            <w:rPr>
              <w:i/>
              <w:iCs/>
            </w:rPr>
            <w:t>linkage_type</w:t>
          </w:r>
          <w:proofErr w:type="spellEnd"/>
          <w:r>
            <w:rPr>
              <w:i/>
              <w:iCs/>
            </w:rPr>
            <w:t xml:space="preserve">, </w:t>
          </w:r>
          <w:r>
            <w:t>then</w:t>
          </w:r>
          <w:r w:rsidR="009D4EB4">
            <w:t xml:space="preserve"> a value for</w:t>
          </w:r>
          <w:r>
            <w:rPr>
              <w:i/>
              <w:iCs/>
            </w:rPr>
            <w:t xml:space="preserve"> </w:t>
          </w:r>
          <w:r>
            <w:t xml:space="preserve">the </w:t>
          </w:r>
          <w:proofErr w:type="spellStart"/>
          <w:r>
            <w:rPr>
              <w:i/>
              <w:iCs/>
            </w:rPr>
            <w:t>dist_thresh</w:t>
          </w:r>
          <w:proofErr w:type="spellEnd"/>
          <w:r>
            <w:rPr>
              <w:i/>
              <w:iCs/>
            </w:rPr>
            <w:t xml:space="preserve"> </w:t>
          </w:r>
          <w:r w:rsidR="009D4EB4">
            <w:t xml:space="preserve">argument </w:t>
          </w:r>
          <w:r>
            <w:t>must be provided.</w:t>
          </w:r>
          <w:r w:rsidRPr="004168DC">
            <w:t xml:space="preserve"> If the ends of two or more segments are separated by less than </w:t>
          </w:r>
          <w:proofErr w:type="spellStart"/>
          <w:r>
            <w:rPr>
              <w:i/>
              <w:iCs/>
            </w:rPr>
            <w:t>dist_thresh</w:t>
          </w:r>
          <w:proofErr w:type="spellEnd"/>
          <w:r w:rsidRPr="004168DC">
            <w:t>, only a single CLIST element</w:t>
          </w:r>
          <w:r w:rsidR="009D4EB4">
            <w:t xml:space="preserve"> (</w:t>
          </w:r>
          <w:proofErr w:type="gramStart"/>
          <w:r w:rsidR="009D4EB4">
            <w:t>i.e.</w:t>
          </w:r>
          <w:proofErr w:type="gramEnd"/>
          <w:r w:rsidR="009D4EB4">
            <w:t xml:space="preserve"> a pilot point in this case)</w:t>
          </w:r>
          <w:r w:rsidRPr="004168DC">
            <w:t xml:space="preserve"> is created</w:t>
          </w:r>
          <w:r w:rsidR="009D4EB4">
            <w:t>;</w:t>
          </w:r>
          <w:r w:rsidRPr="004168DC">
            <w:t xml:space="preserve"> this</w:t>
          </w:r>
          <w:r w:rsidR="009D4EB4">
            <w:t xml:space="preserve"> is</w:t>
          </w:r>
          <w:r w:rsidRPr="004168DC">
            <w:t xml:space="preserve"> linked to all SEGLIST segments which terminate at, or close to, that point.</w:t>
          </w:r>
          <w:r>
            <w:t xml:space="preserve"> </w:t>
          </w:r>
          <w:r w:rsidR="009D4EB4">
            <w:t>In our case</w:t>
          </w:r>
          <w:r w:rsidR="00B0023A">
            <w:t>,</w:t>
          </w:r>
          <w:r w:rsidR="009D4EB4">
            <w:t xml:space="preserve"> </w:t>
          </w:r>
          <w:r w:rsidR="00B0023A">
            <w:t>i</w:t>
          </w:r>
          <w:r>
            <w:t xml:space="preserve">f the endpoints of two segments are less than 10 m apart, </w:t>
          </w:r>
          <w:r w:rsidR="00B0023A">
            <w:t>the same</w:t>
          </w:r>
          <w:r>
            <w:t xml:space="preserve"> pilot point is used for both segments. This</w:t>
          </w:r>
          <w:r w:rsidR="009D4EB4">
            <w:t xml:space="preserve"> allows properties interpolated from pilot-point-interpolated parameters to</w:t>
          </w:r>
          <w:r>
            <w:t xml:space="preserve"> vary continuously between connected segments. </w:t>
          </w:r>
        </w:p>
        <w:p w14:paraId="3F677531" w14:textId="56C02F69" w:rsidR="00C63870" w:rsidRDefault="009D4EB4" w:rsidP="004168DC">
          <w:pPr>
            <w:pStyle w:val="steps"/>
          </w:pPr>
          <w:r>
            <w:t xml:space="preserve">Optionally, we can </w:t>
          </w:r>
          <w:r w:rsidR="00C63870">
            <w:t>access details on the</w:t>
          </w:r>
          <w:r>
            <w:t xml:space="preserve"> </w:t>
          </w:r>
          <w:proofErr w:type="gramStart"/>
          <w:r>
            <w:t>newly-created</w:t>
          </w:r>
          <w:proofErr w:type="gramEnd"/>
          <w:r>
            <w:t xml:space="preserve"> set of</w:t>
          </w:r>
          <w:r w:rsidR="00C63870">
            <w:t xml:space="preserve"> pilot points</w:t>
          </w:r>
          <w:r>
            <w:t xml:space="preserve"> by</w:t>
          </w:r>
          <w:r w:rsidR="00C63870">
            <w:t xml:space="preserve"> instruct</w:t>
          </w:r>
          <w:r>
            <w:t>ing</w:t>
          </w:r>
          <w:r w:rsidR="00C63870">
            <w:t xml:space="preserve"> PLPROC to report on the </w:t>
          </w:r>
          <w:proofErr w:type="spellStart"/>
          <w:r w:rsidR="00C63870">
            <w:rPr>
              <w:i/>
              <w:iCs/>
            </w:rPr>
            <w:t>cl_drainpp</w:t>
          </w:r>
          <w:proofErr w:type="spellEnd"/>
          <w:r w:rsidR="00C63870">
            <w:rPr>
              <w:i/>
              <w:iCs/>
            </w:rPr>
            <w:t xml:space="preserve"> </w:t>
          </w:r>
          <w:r w:rsidR="00C63870">
            <w:t xml:space="preserve">CLIST. Do </w:t>
          </w:r>
          <w:r>
            <w:t>this by inserting the following function into the PLPROC script</w:t>
          </w:r>
          <w:r w:rsidR="00C63870">
            <w:t>.</w:t>
          </w:r>
        </w:p>
        <w:tbl>
          <w:tblPr>
            <w:tblStyle w:val="TableGrid"/>
            <w:tblW w:w="0" w:type="auto"/>
            <w:tblLook w:val="04A0" w:firstRow="1" w:lastRow="0" w:firstColumn="1" w:lastColumn="0" w:noHBand="0" w:noVBand="1"/>
          </w:tblPr>
          <w:tblGrid>
            <w:gridCol w:w="9736"/>
          </w:tblGrid>
          <w:tr w:rsidR="00C63870" w14:paraId="1F6E3348" w14:textId="77777777" w:rsidTr="00C63870">
            <w:tc>
              <w:tcPr>
                <w:tcW w:w="9736" w:type="dxa"/>
              </w:tcPr>
              <w:p w14:paraId="238E26AB" w14:textId="65085B70" w:rsidR="00C63870" w:rsidRDefault="00C63870" w:rsidP="00C63870">
                <w:pPr>
                  <w:pStyle w:val="commandlinetext"/>
                </w:pPr>
                <w:proofErr w:type="spellStart"/>
                <w:r w:rsidRPr="00C63870">
                  <w:t>cl_drainpp.report_dependent_lists</w:t>
                </w:r>
                <w:proofErr w:type="spellEnd"/>
                <w:r w:rsidRPr="00C63870">
                  <w:t>(file='report.dat')</w:t>
                </w:r>
              </w:p>
            </w:tc>
          </w:tr>
        </w:tbl>
        <w:p w14:paraId="03DECEBF" w14:textId="0AFBB368" w:rsidR="00C63870" w:rsidRDefault="00C63870" w:rsidP="00C63870">
          <w:pPr>
            <w:pStyle w:val="steps"/>
            <w:numPr>
              <w:ilvl w:val="0"/>
              <w:numId w:val="0"/>
            </w:numPr>
            <w:ind w:left="360" w:hanging="360"/>
          </w:pPr>
        </w:p>
        <w:p w14:paraId="1C083BB7" w14:textId="43619C2F" w:rsidR="00D47C39" w:rsidRDefault="009D4EB4" w:rsidP="00D47C39">
          <w:r>
            <w:t>We can now bu</w:t>
          </w:r>
          <w:r w:rsidR="00A06852">
            <w:t xml:space="preserve">ild </w:t>
          </w:r>
          <w:r w:rsidR="00C63870">
            <w:t>a pilot point</w:t>
          </w:r>
          <w:r w:rsidR="00A06852">
            <w:t xml:space="preserve"> list</w:t>
          </w:r>
          <w:r w:rsidR="00C63870">
            <w:t xml:space="preserve"> file</w:t>
          </w:r>
          <w:r w:rsidR="00A06852">
            <w:t xml:space="preserve"> by</w:t>
          </w:r>
          <w:r w:rsidR="00C63870">
            <w:t xml:space="preserve"> run</w:t>
          </w:r>
          <w:r w:rsidR="00A06852">
            <w:t>ning</w:t>
          </w:r>
          <w:r w:rsidR="00C63870">
            <w:t xml:space="preserve"> PLPROC</w:t>
          </w:r>
          <w:r w:rsidR="00A06852">
            <w:t xml:space="preserve"> and editing the contents of </w:t>
          </w:r>
          <w:r w:rsidR="00A06852">
            <w:rPr>
              <w:i/>
              <w:iCs/>
            </w:rPr>
            <w:t>report.dat</w:t>
          </w:r>
          <w:r w:rsidR="00C63870">
            <w:t>.</w:t>
          </w:r>
        </w:p>
        <w:p w14:paraId="65C9AA4B" w14:textId="02E7A3F1" w:rsidR="00C63870" w:rsidRDefault="00C63870" w:rsidP="00D47C39">
          <w:pPr>
            <w:pStyle w:val="steps"/>
          </w:pPr>
          <w:r>
            <w:t xml:space="preserve">Save </w:t>
          </w:r>
          <w:r w:rsidRPr="00D47C39">
            <w:rPr>
              <w:i/>
              <w:iCs/>
            </w:rPr>
            <w:t>plproc_drains3.dat</w:t>
          </w:r>
          <w:r>
            <w:t xml:space="preserve">. </w:t>
          </w:r>
        </w:p>
        <w:p w14:paraId="751E5DF7" w14:textId="3BF29EFA" w:rsidR="00C63870" w:rsidRDefault="00C63870" w:rsidP="00C63870">
          <w:pPr>
            <w:pStyle w:val="steps"/>
          </w:pPr>
          <w:r>
            <w:t xml:space="preserve">Open the command line in your working folder, type </w:t>
          </w:r>
          <w:r>
            <w:rPr>
              <w:i/>
              <w:iCs/>
            </w:rPr>
            <w:t xml:space="preserve">plproc plproc_drains3.dat </w:t>
          </w:r>
          <w:r>
            <w:t xml:space="preserve"> and press &lt;enter&gt;. If all went well, you should see something like the following.</w:t>
          </w:r>
        </w:p>
        <w:p w14:paraId="45E62F55" w14:textId="77777777" w:rsidR="00C63870" w:rsidRDefault="00C63870" w:rsidP="00C63870">
          <w:pPr>
            <w:pStyle w:val="commandlinetext"/>
          </w:pPr>
        </w:p>
        <w:p w14:paraId="2AB2B7BB" w14:textId="77777777" w:rsidR="00C63870" w:rsidRDefault="00C63870" w:rsidP="00C63870">
          <w:pPr>
            <w:pStyle w:val="commandlinetext"/>
          </w:pPr>
          <w:r>
            <w:t>Reading and storing contents of PLPROC script file delete.dat...</w:t>
          </w:r>
        </w:p>
        <w:p w14:paraId="253F5155" w14:textId="77777777" w:rsidR="00C63870" w:rsidRDefault="00C63870" w:rsidP="00C63870">
          <w:pPr>
            <w:pStyle w:val="commandlinetext"/>
          </w:pPr>
          <w:r>
            <w:t>Processing commands in PLPROC script file...</w:t>
          </w:r>
        </w:p>
        <w:p w14:paraId="091FFFE6" w14:textId="77777777" w:rsidR="00C63870" w:rsidRDefault="00C63870" w:rsidP="00C63870">
          <w:pPr>
            <w:pStyle w:val="commandlinetext"/>
          </w:pPr>
        </w:p>
        <w:p w14:paraId="2BA8E21D" w14:textId="77777777" w:rsidR="00C63870" w:rsidRDefault="00C63870" w:rsidP="00C63870">
          <w:pPr>
            <w:pStyle w:val="commandlinetext"/>
          </w:pPr>
          <w:r>
            <w:t>&gt; cl_mf6=read_mf6_grid_specs(file=model.disv.grb,dimensions=3,slist_lay...</w:t>
          </w:r>
        </w:p>
        <w:p w14:paraId="08F737EC" w14:textId="77777777" w:rsidR="00C63870" w:rsidRDefault="00C63870" w:rsidP="00C63870">
          <w:pPr>
            <w:pStyle w:val="commandlinetext"/>
          </w:pPr>
          <w:r>
            <w:t xml:space="preserve">&gt; </w:t>
          </w:r>
          <w:proofErr w:type="spellStart"/>
          <w:r>
            <w:t>sl_drains</w:t>
          </w:r>
          <w:proofErr w:type="spellEnd"/>
          <w:r>
            <w:t>=read_segfile(file="segfile.dat")</w:t>
          </w:r>
        </w:p>
        <w:p w14:paraId="0F2913DB" w14:textId="77777777" w:rsidR="00C63870" w:rsidRDefault="00C63870" w:rsidP="00C63870">
          <w:pPr>
            <w:pStyle w:val="commandlinetext"/>
          </w:pPr>
          <w:r>
            <w:t>&gt; cl_drainpp=create_clist_from_seglist(seglist=sl_drains,linkage_type=e...</w:t>
          </w:r>
        </w:p>
        <w:p w14:paraId="35EB7819" w14:textId="77777777" w:rsidR="00C63870" w:rsidRDefault="00C63870" w:rsidP="00C63870">
          <w:pPr>
            <w:pStyle w:val="commandlinetext"/>
          </w:pPr>
          <w:r>
            <w:t xml:space="preserve">&gt; </w:t>
          </w:r>
          <w:proofErr w:type="spellStart"/>
          <w:r>
            <w:t>cl_drainpp.report_dependent_lists</w:t>
          </w:r>
          <w:proofErr w:type="spellEnd"/>
          <w:r>
            <w:t>(file='report.dat')</w:t>
          </w:r>
        </w:p>
        <w:p w14:paraId="256B321F" w14:textId="77777777" w:rsidR="00C63870" w:rsidRDefault="00C63870" w:rsidP="00C63870">
          <w:pPr>
            <w:pStyle w:val="commandlinetext"/>
          </w:pPr>
        </w:p>
        <w:p w14:paraId="525C8009" w14:textId="1C6E9D57" w:rsidR="00C63870" w:rsidRDefault="00C63870" w:rsidP="00C63870">
          <w:pPr>
            <w:pStyle w:val="commandlinetext"/>
          </w:pPr>
          <w:r>
            <w:t>End of file: no more commands to process.</w:t>
          </w:r>
        </w:p>
        <w:p w14:paraId="6F5D89D1" w14:textId="0FB977A3" w:rsidR="00C63870" w:rsidRDefault="00C63870" w:rsidP="00C63870">
          <w:pPr>
            <w:pStyle w:val="steps"/>
            <w:numPr>
              <w:ilvl w:val="0"/>
              <w:numId w:val="0"/>
            </w:numPr>
            <w:ind w:left="360" w:hanging="360"/>
          </w:pPr>
        </w:p>
        <w:p w14:paraId="353AE6D1" w14:textId="0CE9DFD5" w:rsidR="00C63870" w:rsidRDefault="007679A3" w:rsidP="00C63870">
          <w:pPr>
            <w:pStyle w:val="Heading3"/>
          </w:pPr>
          <w:bookmarkStart w:id="36" w:name="_Toc61873560"/>
          <w:r>
            <w:t>Generating</w:t>
          </w:r>
          <w:r w:rsidR="00C63870">
            <w:t xml:space="preserve"> </w:t>
          </w:r>
          <w:r w:rsidR="009F4DE1">
            <w:t xml:space="preserve">the </w:t>
          </w:r>
          <w:r w:rsidR="00C63870">
            <w:t>Pilot Points</w:t>
          </w:r>
          <w:bookmarkEnd w:id="36"/>
        </w:p>
        <w:p w14:paraId="6D6085D5" w14:textId="39F96363" w:rsidR="00646036" w:rsidRDefault="00A06852" w:rsidP="00C63870">
          <w:r>
            <w:t xml:space="preserve">File </w:t>
          </w:r>
          <w:r w:rsidR="00C63870">
            <w:rPr>
              <w:i/>
              <w:iCs/>
            </w:rPr>
            <w:t>report.dat</w:t>
          </w:r>
          <w:r w:rsidR="00C63870">
            <w:t xml:space="preserve"> </w:t>
          </w:r>
          <w:r>
            <w:t xml:space="preserve">should now exist </w:t>
          </w:r>
          <w:r w:rsidR="00C63870">
            <w:t xml:space="preserve">in your working folder. Open it in a text editor and take a look. </w:t>
          </w:r>
          <w:r w:rsidR="00646036">
            <w:t>You should see four columns, the last two of which are X and Y coordinates. These are the locations of CLIST elements (pilot points</w:t>
          </w:r>
          <w:r>
            <w:t xml:space="preserve"> in our case</w:t>
          </w:r>
          <w:r w:rsidR="00646036">
            <w:t xml:space="preserve">). </w:t>
          </w:r>
          <w:r w:rsidR="0093614F">
            <w:t>Now we can create a pilot point list file</w:t>
          </w:r>
          <w:r w:rsidR="00B0023A">
            <w:t xml:space="preserve"> by simply copying from </w:t>
          </w:r>
          <w:r w:rsidR="00B0023A">
            <w:rPr>
              <w:i/>
              <w:iCs/>
            </w:rPr>
            <w:t>report.dat</w:t>
          </w:r>
          <w:r w:rsidR="0093614F">
            <w:t>.</w:t>
          </w:r>
          <w:r>
            <w:t xml:space="preserve"> We </w:t>
          </w:r>
          <w:proofErr w:type="gramStart"/>
          <w:r>
            <w:t>don’t</w:t>
          </w:r>
          <w:proofErr w:type="gramEnd"/>
          <w:r>
            <w:t xml:space="preserve"> need to record pilot point X and Y coordinates in this file as we did in previous pilot point list files. We will ask PLPROC to read the contents of this file into an existing CLIST (</w:t>
          </w:r>
          <w:proofErr w:type="gramStart"/>
          <w:r>
            <w:t>i.e.</w:t>
          </w:r>
          <w:proofErr w:type="gramEnd"/>
          <w:r>
            <w:t xml:space="preserve"> the CLIST created as above).</w:t>
          </w:r>
        </w:p>
        <w:p w14:paraId="5590C54A" w14:textId="2F668D8E" w:rsidR="00646036" w:rsidRDefault="00646036" w:rsidP="00646036">
          <w:pPr>
            <w:pStyle w:val="steps"/>
          </w:pPr>
          <w:r>
            <w:lastRenderedPageBreak/>
            <w:t xml:space="preserve">Open a new blank file in either a text editor or spreadsheet </w:t>
          </w:r>
          <w:r w:rsidR="00A06852">
            <w:t>package</w:t>
          </w:r>
          <w:r>
            <w:t xml:space="preserve">. Name it </w:t>
          </w:r>
          <w:r>
            <w:rPr>
              <w:i/>
              <w:iCs/>
            </w:rPr>
            <w:t>draincond.dat</w:t>
          </w:r>
          <w:r>
            <w:t>.</w:t>
          </w:r>
        </w:p>
        <w:p w14:paraId="1E759DCA" w14:textId="0C514A18" w:rsidR="00C63870" w:rsidRDefault="00646036" w:rsidP="00646036">
          <w:pPr>
            <w:pStyle w:val="steps"/>
          </w:pPr>
          <w:r>
            <w:t xml:space="preserve">Copy the values in the first column </w:t>
          </w:r>
          <w:r w:rsidR="00A06852">
            <w:t xml:space="preserve">of </w:t>
          </w:r>
          <w:r>
            <w:rPr>
              <w:i/>
              <w:iCs/>
            </w:rPr>
            <w:t>report.dat</w:t>
          </w:r>
          <w:r>
            <w:t xml:space="preserve"> (the column named “</w:t>
          </w:r>
          <w:r w:rsidRPr="0093614F">
            <w:rPr>
              <w:i/>
              <w:iCs/>
            </w:rPr>
            <w:t>Index</w:t>
          </w:r>
          <w:r>
            <w:t>”) into</w:t>
          </w:r>
          <w:r w:rsidR="00A06852">
            <w:t xml:space="preserve"> file</w:t>
          </w:r>
          <w:r>
            <w:t xml:space="preserve"> </w:t>
          </w:r>
          <w:r>
            <w:rPr>
              <w:i/>
              <w:iCs/>
            </w:rPr>
            <w:t xml:space="preserve">draincond.dat. </w:t>
          </w:r>
          <w:r>
            <w:t>Name this column “</w:t>
          </w:r>
          <w:r w:rsidRPr="00646036">
            <w:rPr>
              <w:i/>
              <w:iCs/>
            </w:rPr>
            <w:t>ID</w:t>
          </w:r>
          <w:r>
            <w:t>”.</w:t>
          </w:r>
        </w:p>
        <w:p w14:paraId="32423243" w14:textId="03EF5790" w:rsidR="00646036" w:rsidRDefault="00646036" w:rsidP="00646036">
          <w:pPr>
            <w:pStyle w:val="steps"/>
          </w:pPr>
          <w:bookmarkStart w:id="37" w:name="_Ref61528353"/>
          <w:r>
            <w:t>Create a second column named “</w:t>
          </w:r>
          <w:proofErr w:type="spellStart"/>
          <w:r>
            <w:rPr>
              <w:i/>
              <w:iCs/>
            </w:rPr>
            <w:t>drain_conductance</w:t>
          </w:r>
          <w:proofErr w:type="spellEnd"/>
          <w:r w:rsidRPr="00646036">
            <w:t>”</w:t>
          </w:r>
          <w:r>
            <w:t xml:space="preserve">. Fill this column with whatever values you like. </w:t>
          </w:r>
          <w:r w:rsidR="0093614F">
            <w:t>Once you are done, the first few rows of your file should look something like this:</w:t>
          </w:r>
          <w:bookmarkEnd w:id="37"/>
        </w:p>
        <w:tbl>
          <w:tblPr>
            <w:tblStyle w:val="TableGrid"/>
            <w:tblW w:w="0" w:type="auto"/>
            <w:tblLook w:val="04A0" w:firstRow="1" w:lastRow="0" w:firstColumn="1" w:lastColumn="0" w:noHBand="0" w:noVBand="1"/>
          </w:tblPr>
          <w:tblGrid>
            <w:gridCol w:w="9736"/>
          </w:tblGrid>
          <w:tr w:rsidR="0093614F" w14:paraId="2764927E" w14:textId="77777777" w:rsidTr="0093614F">
            <w:tc>
              <w:tcPr>
                <w:tcW w:w="9736" w:type="dxa"/>
              </w:tcPr>
              <w:p w14:paraId="53EB6CB1" w14:textId="77777777" w:rsidR="0093614F" w:rsidRDefault="0093614F" w:rsidP="0093614F">
                <w:pPr>
                  <w:pStyle w:val="commandlinetext"/>
                </w:pPr>
                <w:r>
                  <w:t>ID</w:t>
                </w:r>
                <w:r>
                  <w:tab/>
                </w:r>
                <w:proofErr w:type="spellStart"/>
                <w:r>
                  <w:t>drain_conductance</w:t>
                </w:r>
                <w:proofErr w:type="spellEnd"/>
              </w:p>
              <w:p w14:paraId="09B5A369" w14:textId="77777777" w:rsidR="0093614F" w:rsidRDefault="0093614F" w:rsidP="0093614F">
                <w:pPr>
                  <w:pStyle w:val="commandlinetext"/>
                </w:pPr>
                <w:r>
                  <w:t>1</w:t>
                </w:r>
                <w:r>
                  <w:tab/>
                  <w:t>10</w:t>
                </w:r>
              </w:p>
              <w:p w14:paraId="184AB635" w14:textId="77777777" w:rsidR="0093614F" w:rsidRDefault="0093614F" w:rsidP="0093614F">
                <w:pPr>
                  <w:pStyle w:val="commandlinetext"/>
                </w:pPr>
                <w:r>
                  <w:t>2</w:t>
                </w:r>
                <w:r>
                  <w:tab/>
                  <w:t>20</w:t>
                </w:r>
              </w:p>
              <w:p w14:paraId="053CD88A" w14:textId="77777777" w:rsidR="0093614F" w:rsidRDefault="0093614F" w:rsidP="0093614F">
                <w:pPr>
                  <w:pStyle w:val="commandlinetext"/>
                </w:pPr>
                <w:r>
                  <w:t>3</w:t>
                </w:r>
                <w:r>
                  <w:tab/>
                  <w:t>40</w:t>
                </w:r>
              </w:p>
              <w:p w14:paraId="78DF3E43" w14:textId="6663D8DF" w:rsidR="006145D5" w:rsidRPr="009F4DE1" w:rsidRDefault="0093614F" w:rsidP="00B0023A">
                <w:pPr>
                  <w:pStyle w:val="commandlinetext"/>
                </w:pPr>
                <w:r>
                  <w:t>4</w:t>
                </w:r>
                <w:r>
                  <w:tab/>
                  <w:t>55</w:t>
                </w:r>
              </w:p>
            </w:tc>
          </w:tr>
        </w:tbl>
        <w:p w14:paraId="42CD5458" w14:textId="5AEBF043" w:rsidR="0093614F" w:rsidRDefault="0093614F" w:rsidP="0093614F">
          <w:pPr>
            <w:pStyle w:val="steps"/>
            <w:numPr>
              <w:ilvl w:val="0"/>
              <w:numId w:val="0"/>
            </w:numPr>
            <w:ind w:left="360" w:hanging="360"/>
          </w:pPr>
        </w:p>
        <w:p w14:paraId="286D12E8" w14:textId="0E1FFE19" w:rsidR="0093614F" w:rsidRDefault="0093614F" w:rsidP="0093614F">
          <w:pPr>
            <w:pStyle w:val="steps"/>
          </w:pPr>
          <w:r>
            <w:t xml:space="preserve">The file </w:t>
          </w:r>
          <w:r w:rsidRPr="0093614F">
            <w:rPr>
              <w:i/>
              <w:iCs/>
            </w:rPr>
            <w:t>d</w:t>
          </w:r>
          <w:r>
            <w:rPr>
              <w:i/>
              <w:iCs/>
            </w:rPr>
            <w:t xml:space="preserve">raincond.dat </w:t>
          </w:r>
          <w:r>
            <w:t>is a list file which contains pilot point identifiers in the first column (</w:t>
          </w:r>
          <w:r>
            <w:rPr>
              <w:i/>
              <w:iCs/>
            </w:rPr>
            <w:t>ID</w:t>
          </w:r>
          <w:r>
            <w:t>) and conductance values in the second column (</w:t>
          </w:r>
          <w:proofErr w:type="spellStart"/>
          <w:r>
            <w:rPr>
              <w:i/>
              <w:iCs/>
            </w:rPr>
            <w:t>drain_conductance</w:t>
          </w:r>
          <w:proofErr w:type="spellEnd"/>
          <w:r>
            <w:t>).</w:t>
          </w:r>
          <w:r w:rsidR="00F83EC7">
            <w:t xml:space="preserve"> </w:t>
          </w:r>
        </w:p>
        <w:p w14:paraId="5D7CF9E3" w14:textId="25943577" w:rsidR="00585858" w:rsidRDefault="00585858" w:rsidP="00585858">
          <w:r>
            <w:t>At this stage</w:t>
          </w:r>
          <w:r w:rsidR="00A06852">
            <w:t>,</w:t>
          </w:r>
          <w:r>
            <w:t xml:space="preserve"> all </w:t>
          </w:r>
          <w:r w:rsidR="00A06852">
            <w:t xml:space="preserve">of </w:t>
          </w:r>
          <w:r>
            <w:t xml:space="preserve">the files needed for the final PLPROC script are ready. The following steps </w:t>
          </w:r>
          <w:r w:rsidR="00A06852">
            <w:t xml:space="preserve">for </w:t>
          </w:r>
          <w:r>
            <w:t>setting up the PLPROC input file are similar to</w:t>
          </w:r>
          <w:r w:rsidR="00A06852">
            <w:t xml:space="preserve"> those provided in</w:t>
          </w:r>
          <w:r>
            <w:t xml:space="preserve"> the previous chapters.</w:t>
          </w:r>
        </w:p>
        <w:p w14:paraId="36E5FED7" w14:textId="41D3D94B" w:rsidR="00585858" w:rsidRDefault="00585858" w:rsidP="00585858">
          <w:pPr>
            <w:pStyle w:val="steps"/>
          </w:pPr>
          <w:r>
            <w:t xml:space="preserve">Open </w:t>
          </w:r>
          <w:r>
            <w:rPr>
              <w:i/>
              <w:iCs/>
            </w:rPr>
            <w:t>plproc_drains3.dat</w:t>
          </w:r>
          <w:r>
            <w:t xml:space="preserve"> in </w:t>
          </w:r>
          <w:r w:rsidR="00A06852">
            <w:t xml:space="preserve">your </w:t>
          </w:r>
          <w:r>
            <w:t>text editor</w:t>
          </w:r>
          <w:r w:rsidR="00B0023A">
            <w:t xml:space="preserve"> again</w:t>
          </w:r>
          <w:r>
            <w:t>.</w:t>
          </w:r>
        </w:p>
        <w:p w14:paraId="5298865B" w14:textId="53219B28" w:rsidR="00585858" w:rsidRDefault="00585858" w:rsidP="00585858">
          <w:pPr>
            <w:pStyle w:val="steps"/>
          </w:pPr>
          <w:r>
            <w:t xml:space="preserve">Instruct PLPROC to read the </w:t>
          </w:r>
          <w:r>
            <w:rPr>
              <w:i/>
              <w:iCs/>
            </w:rPr>
            <w:t xml:space="preserve">draincond.dat </w:t>
          </w:r>
          <w:r>
            <w:t>list file to obtain conductance values at pilot points by inserting the following</w:t>
          </w:r>
          <w:r w:rsidR="00A06852">
            <w:t xml:space="preserve"> function into the PLPROC script</w:t>
          </w:r>
          <w:r>
            <w:t>.</w:t>
          </w:r>
        </w:p>
        <w:tbl>
          <w:tblPr>
            <w:tblStyle w:val="TableGrid"/>
            <w:tblW w:w="0" w:type="auto"/>
            <w:tblLook w:val="04A0" w:firstRow="1" w:lastRow="0" w:firstColumn="1" w:lastColumn="0" w:noHBand="0" w:noVBand="1"/>
          </w:tblPr>
          <w:tblGrid>
            <w:gridCol w:w="9736"/>
          </w:tblGrid>
          <w:tr w:rsidR="00585858" w14:paraId="7CF6FFF5" w14:textId="77777777" w:rsidTr="00585858">
            <w:tc>
              <w:tcPr>
                <w:tcW w:w="9736" w:type="dxa"/>
              </w:tcPr>
              <w:p w14:paraId="771007D9" w14:textId="77777777" w:rsidR="00585858" w:rsidRDefault="00585858" w:rsidP="00585858">
                <w:pPr>
                  <w:pStyle w:val="commandlinetext"/>
                </w:pPr>
                <w:r>
                  <w:t>read_list_file(</w:t>
                </w:r>
                <w:proofErr w:type="spellStart"/>
                <w:r>
                  <w:t>reference_clist</w:t>
                </w:r>
                <w:proofErr w:type="spellEnd"/>
                <w:r>
                  <w:t>='cl_</w:t>
                </w:r>
                <w:proofErr w:type="spellStart"/>
                <w:r>
                  <w:t>drainpp</w:t>
                </w:r>
                <w:proofErr w:type="spellEnd"/>
                <w:r>
                  <w:t>',</w:t>
                </w:r>
                <w:proofErr w:type="spellStart"/>
                <w:r>
                  <w:t>skiplines</w:t>
                </w:r>
                <w:proofErr w:type="spellEnd"/>
                <w:r>
                  <w:t>=1,       &amp;</w:t>
                </w:r>
              </w:p>
              <w:p w14:paraId="3D0A0DA3" w14:textId="77777777" w:rsidR="00585858" w:rsidRDefault="00585858" w:rsidP="00585858">
                <w:pPr>
                  <w:pStyle w:val="commandlinetext"/>
                </w:pPr>
                <w:r>
                  <w:t xml:space="preserve">               file='draincond.dat',                           &amp;</w:t>
                </w:r>
              </w:p>
              <w:p w14:paraId="693A4F09" w14:textId="45B9FF28" w:rsidR="00585858" w:rsidRDefault="00585858" w:rsidP="00585858">
                <w:pPr>
                  <w:pStyle w:val="commandlinetext"/>
                </w:pPr>
                <w:r>
                  <w:t xml:space="preserve">               plist='pp_</w:t>
                </w:r>
                <w:proofErr w:type="spellStart"/>
                <w:r>
                  <w:t>draincond</w:t>
                </w:r>
                <w:proofErr w:type="spellEnd"/>
                <w:r>
                  <w:t>';column=2)</w:t>
                </w:r>
              </w:p>
            </w:tc>
          </w:tr>
        </w:tbl>
        <w:p w14:paraId="6E957A3D" w14:textId="607CE92D" w:rsidR="00585858" w:rsidRDefault="00585858" w:rsidP="00585858">
          <w:pPr>
            <w:pStyle w:val="steps"/>
            <w:numPr>
              <w:ilvl w:val="0"/>
              <w:numId w:val="0"/>
            </w:numPr>
            <w:ind w:left="360" w:hanging="360"/>
          </w:pPr>
        </w:p>
        <w:p w14:paraId="330A468E" w14:textId="3969B4BD" w:rsidR="00585858" w:rsidRDefault="00585858" w:rsidP="00585858">
          <w:pPr>
            <w:pStyle w:val="steps"/>
          </w:pPr>
          <w:r>
            <w:t>Next, instruct PLPROC to build an SLIST of model drain cells to which interpolation must take place (</w:t>
          </w:r>
          <w:r w:rsidR="0069274B">
            <w:t>similar to</w:t>
          </w:r>
          <w:r w:rsidR="00641430">
            <w:t xml:space="preserve"> </w:t>
          </w:r>
          <w:r>
            <w:t xml:space="preserve">step </w:t>
          </w:r>
          <w:r w:rsidR="00641430">
            <w:fldChar w:fldCharType="begin"/>
          </w:r>
          <w:r w:rsidR="00641430">
            <w:instrText xml:space="preserve"> PAGEREF _Ref61526029 \h </w:instrText>
          </w:r>
          <w:r w:rsidR="00641430">
            <w:fldChar w:fldCharType="separate"/>
          </w:r>
          <w:r w:rsidR="00A22E1C">
            <w:rPr>
              <w:noProof/>
            </w:rPr>
            <w:t>11</w:t>
          </w:r>
          <w:r w:rsidR="00641430">
            <w:fldChar w:fldCharType="end"/>
          </w:r>
          <w:r w:rsidR="00641430">
            <w:t xml:space="preserve">). </w:t>
          </w:r>
        </w:p>
        <w:tbl>
          <w:tblPr>
            <w:tblStyle w:val="TableGrid"/>
            <w:tblW w:w="0" w:type="auto"/>
            <w:tblLook w:val="04A0" w:firstRow="1" w:lastRow="0" w:firstColumn="1" w:lastColumn="0" w:noHBand="0" w:noVBand="1"/>
          </w:tblPr>
          <w:tblGrid>
            <w:gridCol w:w="9736"/>
          </w:tblGrid>
          <w:tr w:rsidR="00641430" w14:paraId="57996782" w14:textId="77777777" w:rsidTr="00AD38D5">
            <w:trPr>
              <w:cantSplit/>
            </w:trPr>
            <w:tc>
              <w:tcPr>
                <w:tcW w:w="9736" w:type="dxa"/>
              </w:tcPr>
              <w:p w14:paraId="58CE57A6" w14:textId="77777777" w:rsidR="00641430" w:rsidRDefault="00641430" w:rsidP="00641430">
                <w:pPr>
                  <w:pStyle w:val="commandlinetext"/>
                </w:pPr>
                <w:r>
                  <w:t>draincells_mf6 = cl_mf6.find_cells_in_lists(                   &amp;</w:t>
                </w:r>
              </w:p>
              <w:p w14:paraId="7F05646D" w14:textId="77777777" w:rsidR="00641430" w:rsidRDefault="00641430" w:rsidP="00641430">
                <w:pPr>
                  <w:pStyle w:val="commandlinetext"/>
                </w:pPr>
                <w:r>
                  <w:t xml:space="preserve">                 file=model.drn_stress_period_data_1.txt,      &amp;</w:t>
                </w:r>
              </w:p>
              <w:p w14:paraId="0CEAA3BC" w14:textId="77777777" w:rsidR="00641430" w:rsidRDefault="00641430" w:rsidP="00641430">
                <w:pPr>
                  <w:pStyle w:val="commandlinetext"/>
                </w:pPr>
                <w:r>
                  <w:t xml:space="preserve">                 model_type=mf6_disv,                          &amp;</w:t>
                </w:r>
              </w:p>
              <w:p w14:paraId="209819C6" w14:textId="77777777" w:rsidR="00641430" w:rsidRDefault="00641430" w:rsidP="00641430">
                <w:pPr>
                  <w:pStyle w:val="commandlinetext"/>
                </w:pPr>
                <w:r>
                  <w:t xml:space="preserve">                 list_col_start=1,                             &amp;</w:t>
                </w:r>
              </w:p>
              <w:p w14:paraId="0621766F" w14:textId="77777777" w:rsidR="00641430" w:rsidRDefault="00641430" w:rsidP="00641430">
                <w:pPr>
                  <w:pStyle w:val="commandlinetext"/>
                </w:pPr>
                <w:r>
                  <w:t xml:space="preserve">                 keytext_start='top_of_file',                  &amp;</w:t>
                </w:r>
              </w:p>
              <w:p w14:paraId="579704A1" w14:textId="4CC927F6" w:rsidR="00641430" w:rsidRDefault="00641430" w:rsidP="00641430">
                <w:pPr>
                  <w:pStyle w:val="commandlinetext"/>
                </w:pPr>
                <w:r>
                  <w:t xml:space="preserve">                 keytext_end='end_of_file')</w:t>
                </w:r>
              </w:p>
            </w:tc>
          </w:tr>
        </w:tbl>
        <w:p w14:paraId="10B8D625" w14:textId="1FFD13AD" w:rsidR="00641430" w:rsidRDefault="00641430" w:rsidP="00641430">
          <w:pPr>
            <w:pStyle w:val="steps"/>
            <w:numPr>
              <w:ilvl w:val="0"/>
              <w:numId w:val="0"/>
            </w:numPr>
            <w:ind w:left="360" w:hanging="360"/>
          </w:pPr>
        </w:p>
        <w:p w14:paraId="4AE8A059" w14:textId="7743DB86" w:rsidR="00641430" w:rsidRDefault="00641430" w:rsidP="00641430">
          <w:pPr>
            <w:pStyle w:val="steps"/>
          </w:pPr>
          <w:r>
            <w:t>Now calculate interpolation factors to these</w:t>
          </w:r>
          <w:r w:rsidR="00A06852">
            <w:t xml:space="preserve"> model</w:t>
          </w:r>
          <w:r>
            <w:t xml:space="preserve"> cells through linear interpolation </w:t>
          </w:r>
          <w:r w:rsidR="00A06852">
            <w:t xml:space="preserve">along </w:t>
          </w:r>
          <w:r>
            <w:t>the segments. (This function needs to be run only once</w:t>
          </w:r>
          <w:r w:rsidR="00A06852">
            <w:t xml:space="preserve"> because linear interpolation factors are independent of the values of quantities which they interpolate</w:t>
          </w:r>
          <w:r>
            <w:t>. In practice</w:t>
          </w:r>
          <w:r w:rsidR="0069274B">
            <w:t>, when incorporated into a PEST/PEST++ workflow,</w:t>
          </w:r>
          <w:r>
            <w:t xml:space="preserve"> it would usually be</w:t>
          </w:r>
          <w:r w:rsidR="0069274B">
            <w:t xml:space="preserve"> run once and then</w:t>
          </w:r>
          <w:r>
            <w:t xml:space="preserve"> commented out.)</w:t>
          </w:r>
        </w:p>
        <w:tbl>
          <w:tblPr>
            <w:tblStyle w:val="TableGrid"/>
            <w:tblW w:w="10060" w:type="dxa"/>
            <w:tblLook w:val="04A0" w:firstRow="1" w:lastRow="0" w:firstColumn="1" w:lastColumn="0" w:noHBand="0" w:noVBand="1"/>
          </w:tblPr>
          <w:tblGrid>
            <w:gridCol w:w="10060"/>
          </w:tblGrid>
          <w:tr w:rsidR="00641430" w14:paraId="1D74FC5E" w14:textId="77777777" w:rsidTr="00AD38D5">
            <w:tc>
              <w:tcPr>
                <w:tcW w:w="10060" w:type="dxa"/>
              </w:tcPr>
              <w:p w14:paraId="5CD70BD6" w14:textId="77777777" w:rsidR="00641430" w:rsidRDefault="00641430" w:rsidP="00641430">
                <w:pPr>
                  <w:pStyle w:val="commandlinetext"/>
                </w:pPr>
                <w:proofErr w:type="spellStart"/>
                <w:r>
                  <w:t>calc_linear_interp_factors</w:t>
                </w:r>
                <w:proofErr w:type="spellEnd"/>
                <w:r>
                  <w:t>(source_clist=</w:t>
                </w:r>
                <w:proofErr w:type="spellStart"/>
                <w:r>
                  <w:t>cl_drainpp</w:t>
                </w:r>
                <w:proofErr w:type="spellEnd"/>
                <w:r>
                  <w:t>,                            &amp;</w:t>
                </w:r>
              </w:p>
              <w:p w14:paraId="40EDEA48" w14:textId="01499640" w:rsidR="00641430" w:rsidRDefault="00641430" w:rsidP="00641430">
                <w:pPr>
                  <w:pStyle w:val="commandlinetext"/>
                </w:pPr>
                <w:r>
                  <w:t xml:space="preserve">                           target_clist=cl_mf6;select=(draincells_mf6.ne.0),</w:t>
                </w:r>
                <w:r w:rsidR="007F3462">
                  <w:t xml:space="preserve">  </w:t>
                </w:r>
                <w:r>
                  <w:t>&amp;</w:t>
                </w:r>
              </w:p>
              <w:p w14:paraId="0241A852" w14:textId="77777777" w:rsidR="00641430" w:rsidRDefault="00641430" w:rsidP="00641430">
                <w:pPr>
                  <w:pStyle w:val="commandlinetext"/>
                </w:pPr>
                <w:r>
                  <w:t xml:space="preserve">                           file="factors_draincells.dat",                      &amp;</w:t>
                </w:r>
              </w:p>
              <w:p w14:paraId="70202D41" w14:textId="2BE3154D" w:rsidR="00641430" w:rsidRDefault="00641430" w:rsidP="00641430">
                <w:pPr>
                  <w:pStyle w:val="commandlinetext"/>
                </w:pPr>
                <w:r>
                  <w:t xml:space="preserve">                           </w:t>
                </w:r>
                <w:proofErr w:type="spellStart"/>
                <w:r>
                  <w:t>search_radius</w:t>
                </w:r>
                <w:proofErr w:type="spellEnd"/>
                <w:r>
                  <w:t>=100)</w:t>
                </w:r>
              </w:p>
            </w:tc>
          </w:tr>
        </w:tbl>
        <w:p w14:paraId="2F4D585F" w14:textId="32790AA1" w:rsidR="00641430" w:rsidRDefault="00641430" w:rsidP="00641430">
          <w:pPr>
            <w:pStyle w:val="steps"/>
            <w:numPr>
              <w:ilvl w:val="0"/>
              <w:numId w:val="0"/>
            </w:numPr>
            <w:ind w:left="360" w:hanging="360"/>
          </w:pPr>
        </w:p>
        <w:p w14:paraId="6899A012" w14:textId="30C4E7EB" w:rsidR="00641430" w:rsidRDefault="00641430" w:rsidP="00641430">
          <w:pPr>
            <w:pStyle w:val="steps"/>
          </w:pPr>
          <w:r>
            <w:t>Initialize the drain conductance PLIST.</w:t>
          </w:r>
        </w:p>
        <w:tbl>
          <w:tblPr>
            <w:tblStyle w:val="TableGrid"/>
            <w:tblW w:w="0" w:type="auto"/>
            <w:tblLook w:val="04A0" w:firstRow="1" w:lastRow="0" w:firstColumn="1" w:lastColumn="0" w:noHBand="0" w:noVBand="1"/>
          </w:tblPr>
          <w:tblGrid>
            <w:gridCol w:w="9736"/>
          </w:tblGrid>
          <w:tr w:rsidR="00641430" w14:paraId="5A5CA0F4" w14:textId="77777777" w:rsidTr="00641430">
            <w:tc>
              <w:tcPr>
                <w:tcW w:w="9736" w:type="dxa"/>
              </w:tcPr>
              <w:p w14:paraId="3BEBA66E" w14:textId="1A97AEE7" w:rsidR="00641430" w:rsidRDefault="00641430" w:rsidP="00641430">
                <w:pPr>
                  <w:pStyle w:val="commandlinetext"/>
                </w:pPr>
                <w:r w:rsidRPr="00641430">
                  <w:t>draincond_mf6=</w:t>
                </w:r>
                <w:proofErr w:type="spellStart"/>
                <w:r w:rsidRPr="00641430">
                  <w:t>new_plist</w:t>
                </w:r>
                <w:proofErr w:type="spellEnd"/>
                <w:r w:rsidRPr="00641430">
                  <w:t>(</w:t>
                </w:r>
                <w:proofErr w:type="spellStart"/>
                <w:r w:rsidRPr="00641430">
                  <w:t>reference_clist</w:t>
                </w:r>
                <w:proofErr w:type="spellEnd"/>
                <w:r w:rsidRPr="00641430">
                  <w:t>=cl_mf6,value=0.0)</w:t>
                </w:r>
              </w:p>
            </w:tc>
          </w:tr>
        </w:tbl>
        <w:p w14:paraId="0D01F1F3" w14:textId="1B120C2F" w:rsidR="00641430" w:rsidRDefault="00641430" w:rsidP="00641430">
          <w:pPr>
            <w:pStyle w:val="steps"/>
            <w:numPr>
              <w:ilvl w:val="0"/>
              <w:numId w:val="0"/>
            </w:numPr>
            <w:ind w:left="360" w:hanging="360"/>
          </w:pPr>
        </w:p>
        <w:p w14:paraId="1E6A1E86" w14:textId="7F15BE62" w:rsidR="00641430" w:rsidRDefault="00641430" w:rsidP="00641430">
          <w:pPr>
            <w:pStyle w:val="steps"/>
          </w:pPr>
          <w:r>
            <w:t xml:space="preserve">Undertake interpolation using the </w:t>
          </w:r>
          <w:r>
            <w:rPr>
              <w:i/>
              <w:iCs/>
            </w:rPr>
            <w:t>interp_using_file()</w:t>
          </w:r>
          <w:r>
            <w:t xml:space="preserve"> function.</w:t>
          </w:r>
        </w:p>
        <w:tbl>
          <w:tblPr>
            <w:tblStyle w:val="TableGrid"/>
            <w:tblW w:w="0" w:type="auto"/>
            <w:tblLook w:val="04A0" w:firstRow="1" w:lastRow="0" w:firstColumn="1" w:lastColumn="0" w:noHBand="0" w:noVBand="1"/>
          </w:tblPr>
          <w:tblGrid>
            <w:gridCol w:w="9736"/>
          </w:tblGrid>
          <w:tr w:rsidR="00641430" w14:paraId="4B84F3F9" w14:textId="77777777" w:rsidTr="00641430">
            <w:tc>
              <w:tcPr>
                <w:tcW w:w="9736" w:type="dxa"/>
              </w:tcPr>
              <w:p w14:paraId="236263EE" w14:textId="7C60103B" w:rsidR="00641430" w:rsidRDefault="00641430" w:rsidP="00641430">
                <w:pPr>
                  <w:pStyle w:val="commandlinetext"/>
                </w:pPr>
                <w:r>
                  <w:t>draincond_mf6=pp_draincond.interp_using_file(file=factors_draincells.dat, &amp;</w:t>
                </w:r>
              </w:p>
              <w:p w14:paraId="7B7ED381" w14:textId="4068687A" w:rsidR="00641430" w:rsidRDefault="00641430" w:rsidP="00641430">
                <w:pPr>
                  <w:pStyle w:val="commandlinetext"/>
                </w:pPr>
                <w:r>
                  <w:t xml:space="preserve">                                             transform=log)</w:t>
                </w:r>
              </w:p>
            </w:tc>
          </w:tr>
        </w:tbl>
        <w:p w14:paraId="3D54090E" w14:textId="007CF2EE" w:rsidR="00641430" w:rsidRDefault="00641430" w:rsidP="00641430">
          <w:pPr>
            <w:pStyle w:val="steps"/>
            <w:numPr>
              <w:ilvl w:val="0"/>
              <w:numId w:val="0"/>
            </w:numPr>
            <w:ind w:left="360" w:hanging="360"/>
          </w:pPr>
        </w:p>
        <w:p w14:paraId="5480496F" w14:textId="2E32A66A" w:rsidR="00641430" w:rsidRDefault="00641430" w:rsidP="00641430">
          <w:pPr>
            <w:pStyle w:val="steps"/>
          </w:pPr>
          <w:r>
            <w:t>And finally, write the values in to a model input file.</w:t>
          </w:r>
        </w:p>
        <w:tbl>
          <w:tblPr>
            <w:tblStyle w:val="TableGrid"/>
            <w:tblW w:w="0" w:type="auto"/>
            <w:tblLook w:val="04A0" w:firstRow="1" w:lastRow="0" w:firstColumn="1" w:lastColumn="0" w:noHBand="0" w:noVBand="1"/>
          </w:tblPr>
          <w:tblGrid>
            <w:gridCol w:w="9736"/>
          </w:tblGrid>
          <w:tr w:rsidR="00641430" w14:paraId="5DAC3A69" w14:textId="77777777" w:rsidTr="00641430">
            <w:tc>
              <w:tcPr>
                <w:tcW w:w="9736" w:type="dxa"/>
              </w:tcPr>
              <w:p w14:paraId="5F830489" w14:textId="7752F9B2" w:rsidR="00641430" w:rsidRDefault="00641430" w:rsidP="00641430">
                <w:pPr>
                  <w:pStyle w:val="commandlinetext"/>
                </w:pPr>
                <w:r>
                  <w:t>replace_cells_in_lists(old_file=model.drn_stress_period_data_1.txt,          &amp;</w:t>
                </w:r>
              </w:p>
              <w:p w14:paraId="4051D83B" w14:textId="1C472C76" w:rsidR="00641430" w:rsidRDefault="00641430" w:rsidP="00641430">
                <w:pPr>
                  <w:pStyle w:val="commandlinetext"/>
                </w:pPr>
                <w:r>
                  <w:t xml:space="preserve">                       </w:t>
                </w:r>
                <w:proofErr w:type="spellStart"/>
                <w:r>
                  <w:t>new_file</w:t>
                </w:r>
                <w:proofErr w:type="spellEnd"/>
                <w:r>
                  <w:t>=new3_model.drn_stress_period_data_1.txt,     &amp;</w:t>
                </w:r>
              </w:p>
              <w:p w14:paraId="1EE12ED2" w14:textId="77777777" w:rsidR="00641430" w:rsidRDefault="00641430" w:rsidP="00641430">
                <w:pPr>
                  <w:pStyle w:val="commandlinetext"/>
                </w:pPr>
                <w:r>
                  <w:t xml:space="preserve">                       model_type=mf6_disv,                                       &amp;</w:t>
                </w:r>
              </w:p>
              <w:p w14:paraId="3FCDEA88" w14:textId="77777777" w:rsidR="00641430" w:rsidRDefault="00641430" w:rsidP="00641430">
                <w:pPr>
                  <w:pStyle w:val="commandlinetext"/>
                </w:pPr>
                <w:r>
                  <w:t xml:space="preserve">                       list_col_start=1,                                          &amp;</w:t>
                </w:r>
              </w:p>
              <w:p w14:paraId="59AB3EBE" w14:textId="77777777" w:rsidR="00641430" w:rsidRDefault="00641430" w:rsidP="00641430">
                <w:pPr>
                  <w:pStyle w:val="commandlinetext"/>
                </w:pPr>
                <w:r>
                  <w:t xml:space="preserve">                       keytext_start='top_of_file',                               &amp;</w:t>
                </w:r>
              </w:p>
              <w:p w14:paraId="1992E8FA" w14:textId="77777777" w:rsidR="00641430" w:rsidRDefault="00641430" w:rsidP="00641430">
                <w:pPr>
                  <w:pStyle w:val="commandlinetext"/>
                </w:pPr>
                <w:r>
                  <w:t xml:space="preserve">                       keytext_end='bottom_of_file',                              &amp;</w:t>
                </w:r>
              </w:p>
              <w:p w14:paraId="4B5381ED" w14:textId="34006C27" w:rsidR="00641430" w:rsidRDefault="00641430" w:rsidP="00641430">
                <w:pPr>
                  <w:pStyle w:val="commandlinetext"/>
                </w:pPr>
                <w:r>
                  <w:t xml:space="preserve">                       plist=draincond_mf6;column=4;action='replace')</w:t>
                </w:r>
              </w:p>
            </w:tc>
          </w:tr>
        </w:tbl>
        <w:p w14:paraId="20082B97" w14:textId="77777777" w:rsidR="00B0023A" w:rsidRDefault="00B0023A" w:rsidP="00B0023A">
          <w:pPr>
            <w:pStyle w:val="steps"/>
            <w:numPr>
              <w:ilvl w:val="0"/>
              <w:numId w:val="0"/>
            </w:numPr>
          </w:pPr>
        </w:p>
        <w:p w14:paraId="1F6A437F" w14:textId="25F16F8B" w:rsidR="00F22271" w:rsidRDefault="009C4E68" w:rsidP="00F83EC7">
          <w:r>
            <w:t>Great</w:t>
          </w:r>
          <w:r w:rsidR="007F3462">
            <w:t>.</w:t>
          </w:r>
          <w:r>
            <w:t xml:space="preserve"> </w:t>
          </w:r>
          <w:r w:rsidR="007F3462">
            <w:t xml:space="preserve">We </w:t>
          </w:r>
          <w:r>
            <w:t xml:space="preserve">are now ready to run PLPROC for the last time. Make sure to save all changes in the </w:t>
          </w:r>
          <w:r w:rsidRPr="00F22271">
            <w:rPr>
              <w:i/>
              <w:iCs/>
            </w:rPr>
            <w:t xml:space="preserve">plproc_drains3.dat </w:t>
          </w:r>
          <w:r w:rsidR="007F3462">
            <w:t xml:space="preserve">PLPROC </w:t>
          </w:r>
          <w:r w:rsidRPr="00BC4C8C">
            <w:t>input</w:t>
          </w:r>
          <w:r w:rsidRPr="00F22271">
            <w:rPr>
              <w:i/>
              <w:iCs/>
            </w:rPr>
            <w:t xml:space="preserve"> </w:t>
          </w:r>
          <w:r>
            <w:t xml:space="preserve">file. </w:t>
          </w:r>
        </w:p>
        <w:p w14:paraId="61A3A056" w14:textId="619154AC" w:rsidR="009C4E68" w:rsidRDefault="009C4E68" w:rsidP="00CD79B8">
          <w:pPr>
            <w:pStyle w:val="steps"/>
          </w:pPr>
          <w:r>
            <w:t xml:space="preserve">Open a command prompt in your working folder. Execute PLPROC by typing: </w:t>
          </w:r>
          <w:r w:rsidRPr="00F22271">
            <w:rPr>
              <w:i/>
              <w:iCs/>
            </w:rPr>
            <w:t>plproc plproc_drains3.dat</w:t>
          </w:r>
          <w:r>
            <w:t xml:space="preserve"> and pressing &lt;enter&gt;. You should see the following:</w:t>
          </w:r>
        </w:p>
        <w:p w14:paraId="2DE02340" w14:textId="77777777" w:rsidR="00031CFD" w:rsidRDefault="00031CFD" w:rsidP="00031CFD">
          <w:pPr>
            <w:pStyle w:val="commandlinetext"/>
          </w:pPr>
        </w:p>
        <w:p w14:paraId="0AB51BF4" w14:textId="77777777" w:rsidR="00031CFD" w:rsidRDefault="00031CFD" w:rsidP="00031CFD">
          <w:pPr>
            <w:pStyle w:val="commandlinetext"/>
          </w:pPr>
          <w:r>
            <w:t>Reading and storing contents of PLPROC script file plproc_drains3.dat...</w:t>
          </w:r>
        </w:p>
        <w:p w14:paraId="60FE20FA" w14:textId="77777777" w:rsidR="00031CFD" w:rsidRDefault="00031CFD" w:rsidP="00031CFD">
          <w:pPr>
            <w:pStyle w:val="commandlinetext"/>
          </w:pPr>
          <w:r>
            <w:t>Processing commands in PLPROC script file...</w:t>
          </w:r>
        </w:p>
        <w:p w14:paraId="1043FFA6" w14:textId="77777777" w:rsidR="00031CFD" w:rsidRDefault="00031CFD" w:rsidP="00031CFD">
          <w:pPr>
            <w:pStyle w:val="commandlinetext"/>
          </w:pPr>
        </w:p>
        <w:p w14:paraId="1BB33B34" w14:textId="77777777" w:rsidR="00031CFD" w:rsidRDefault="00031CFD" w:rsidP="00031CFD">
          <w:pPr>
            <w:pStyle w:val="commandlinetext"/>
          </w:pPr>
          <w:r>
            <w:t>&gt; cl_mf6=read_mf6_grid_specs(file=model.disv.grb,dimensions=3,slist_lay...</w:t>
          </w:r>
        </w:p>
        <w:p w14:paraId="45F300B3" w14:textId="77777777" w:rsidR="00031CFD" w:rsidRDefault="00031CFD" w:rsidP="00031CFD">
          <w:pPr>
            <w:pStyle w:val="commandlinetext"/>
          </w:pPr>
          <w:r>
            <w:t xml:space="preserve">&gt; </w:t>
          </w:r>
          <w:proofErr w:type="spellStart"/>
          <w:r>
            <w:t>sl_drains</w:t>
          </w:r>
          <w:proofErr w:type="spellEnd"/>
          <w:r>
            <w:t>=read_segfile(file="segfile.dat")</w:t>
          </w:r>
        </w:p>
        <w:p w14:paraId="166E9F75" w14:textId="77777777" w:rsidR="00031CFD" w:rsidRDefault="00031CFD" w:rsidP="00031CFD">
          <w:pPr>
            <w:pStyle w:val="commandlinetext"/>
          </w:pPr>
          <w:r>
            <w:t>&gt; cl_drainpp=create_clist_from_seglist(seglist=sl_drains,linkage_type=e...</w:t>
          </w:r>
        </w:p>
        <w:p w14:paraId="2CE80979" w14:textId="77777777" w:rsidR="00031CFD" w:rsidRDefault="00031CFD" w:rsidP="00031CFD">
          <w:pPr>
            <w:pStyle w:val="commandlinetext"/>
          </w:pPr>
          <w:r>
            <w:t xml:space="preserve">&gt; </w:t>
          </w:r>
          <w:proofErr w:type="spellStart"/>
          <w:r>
            <w:t>cl_drainpp.report_dependent_lists</w:t>
          </w:r>
          <w:proofErr w:type="spellEnd"/>
          <w:r>
            <w:t>(file='report.dat')</w:t>
          </w:r>
        </w:p>
        <w:p w14:paraId="5CC022C0" w14:textId="77777777" w:rsidR="00031CFD" w:rsidRDefault="00031CFD" w:rsidP="00031CFD">
          <w:pPr>
            <w:pStyle w:val="commandlinetext"/>
          </w:pPr>
          <w:r>
            <w:t>&gt; read_list_file(reference_clist='cl_drainpp',skiplines=1,file='drainco...</w:t>
          </w:r>
        </w:p>
        <w:p w14:paraId="5201F7A4" w14:textId="77777777" w:rsidR="00031CFD" w:rsidRDefault="00031CFD" w:rsidP="00031CFD">
          <w:pPr>
            <w:pStyle w:val="commandlinetext"/>
          </w:pPr>
          <w:r>
            <w:t>&gt; draincells_mf6=cl_mf6.find_cells_in_lists(file=model.drn_stress_perio...</w:t>
          </w:r>
        </w:p>
        <w:p w14:paraId="30862AE4" w14:textId="77777777" w:rsidR="00031CFD" w:rsidRDefault="00031CFD" w:rsidP="00031CFD">
          <w:pPr>
            <w:pStyle w:val="commandlinetext"/>
          </w:pPr>
          <w:r>
            <w:t>&gt; calc_linear_interp_factors(source_clist=cl_drainpp,target_clist=cl_mf...</w:t>
          </w:r>
        </w:p>
        <w:p w14:paraId="26283E47" w14:textId="77777777" w:rsidR="00031CFD" w:rsidRDefault="00031CFD" w:rsidP="00031CFD">
          <w:pPr>
            <w:pStyle w:val="commandlinetext"/>
          </w:pPr>
          <w:r>
            <w:t>&gt; draincond_mf6=</w:t>
          </w:r>
          <w:proofErr w:type="spellStart"/>
          <w:r>
            <w:t>new_plist</w:t>
          </w:r>
          <w:proofErr w:type="spellEnd"/>
          <w:r>
            <w:t>(</w:t>
          </w:r>
          <w:proofErr w:type="spellStart"/>
          <w:r>
            <w:t>reference_clist</w:t>
          </w:r>
          <w:proofErr w:type="spellEnd"/>
          <w:r>
            <w:t>=cl_mf6,value=0.0)</w:t>
          </w:r>
        </w:p>
        <w:p w14:paraId="70E9EE46" w14:textId="77777777" w:rsidR="00031CFD" w:rsidRDefault="00031CFD" w:rsidP="00031CFD">
          <w:pPr>
            <w:pStyle w:val="commandlinetext"/>
          </w:pPr>
          <w:r>
            <w:t>&gt; draincond_mf6=pp_draincond.interp_using_file(file=factors_draincells....</w:t>
          </w:r>
        </w:p>
        <w:p w14:paraId="5966F461" w14:textId="77777777" w:rsidR="00031CFD" w:rsidRDefault="00031CFD" w:rsidP="00031CFD">
          <w:pPr>
            <w:pStyle w:val="commandlinetext"/>
          </w:pPr>
          <w:r>
            <w:t>&gt; replace_cells_in_lists(old_file=model.drn_stress_period_data_1.txt,ne...</w:t>
          </w:r>
        </w:p>
        <w:p w14:paraId="5DBA1E4E" w14:textId="77777777" w:rsidR="00031CFD" w:rsidRDefault="00031CFD" w:rsidP="00031CFD">
          <w:pPr>
            <w:pStyle w:val="commandlinetext"/>
          </w:pPr>
        </w:p>
        <w:p w14:paraId="19B17B51" w14:textId="794E19AE" w:rsidR="009C4E68" w:rsidRDefault="00031CFD" w:rsidP="00031CFD">
          <w:pPr>
            <w:pStyle w:val="commandlinetext"/>
          </w:pPr>
          <w:r>
            <w:t>End of file: no more commands to process.</w:t>
          </w:r>
        </w:p>
        <w:p w14:paraId="443C1DD9" w14:textId="77777777" w:rsidR="00031CFD" w:rsidRDefault="00031CFD" w:rsidP="00031CFD">
          <w:pPr>
            <w:pStyle w:val="commandlinetext"/>
          </w:pPr>
        </w:p>
        <w:p w14:paraId="48D49EA1" w14:textId="40E897F0" w:rsidR="009C4E68" w:rsidRDefault="009C4E68" w:rsidP="009C4E68">
          <w:pPr>
            <w:pStyle w:val="steps"/>
          </w:pPr>
          <w:r>
            <w:t xml:space="preserve">Check your working folder. You should have two new files: </w:t>
          </w:r>
          <w:r w:rsidRPr="000709E0">
            <w:rPr>
              <w:i/>
              <w:iCs/>
            </w:rPr>
            <w:t>new</w:t>
          </w:r>
          <w:r>
            <w:rPr>
              <w:i/>
              <w:iCs/>
            </w:rPr>
            <w:t>3</w:t>
          </w:r>
          <w:r w:rsidRPr="000709E0">
            <w:rPr>
              <w:i/>
              <w:iCs/>
            </w:rPr>
            <w:t>_model.drn_stress_period_data_1.txt</w:t>
          </w:r>
          <w:r>
            <w:rPr>
              <w:i/>
              <w:iCs/>
            </w:rPr>
            <w:t xml:space="preserve"> </w:t>
          </w:r>
          <w:r>
            <w:t xml:space="preserve"> and </w:t>
          </w:r>
          <w:r w:rsidRPr="009C4E68">
            <w:rPr>
              <w:i/>
              <w:iCs/>
            </w:rPr>
            <w:t>factors_draincells.dat</w:t>
          </w:r>
          <w:r>
            <w:t xml:space="preserve">. Open them both in a text editor and take a look. </w:t>
          </w:r>
        </w:p>
        <w:p w14:paraId="1FD655EA" w14:textId="6C6DC01D" w:rsidR="009C4E68" w:rsidRDefault="009C4E68" w:rsidP="009C4E68">
          <w:pPr>
            <w:pStyle w:val="steps"/>
          </w:pPr>
          <w:r>
            <w:t xml:space="preserve">Display the new model drain cell conductance values on a map to see the outcome of the interpolation. Repeat the steps described in chapter </w:t>
          </w:r>
          <w:r w:rsidRPr="00BC4C8C">
            <w:rPr>
              <w:b/>
              <w:bCs/>
            </w:rPr>
            <w:fldChar w:fldCharType="begin"/>
          </w:r>
          <w:r w:rsidRPr="00BC4C8C">
            <w:rPr>
              <w:b/>
              <w:bCs/>
            </w:rPr>
            <w:instrText xml:space="preserve"> REF _Ref60224784 \w \h  \* MERGEFORMAT </w:instrText>
          </w:r>
          <w:r w:rsidRPr="00BC4C8C">
            <w:rPr>
              <w:b/>
              <w:bCs/>
            </w:rPr>
          </w:r>
          <w:r w:rsidRPr="00BC4C8C">
            <w:rPr>
              <w:b/>
              <w:bCs/>
            </w:rPr>
            <w:fldChar w:fldCharType="separate"/>
          </w:r>
          <w:r w:rsidR="00A22E1C">
            <w:rPr>
              <w:b/>
              <w:bCs/>
            </w:rPr>
            <w:t>2.2</w:t>
          </w:r>
          <w:r w:rsidRPr="00BC4C8C">
            <w:rPr>
              <w:b/>
              <w:bCs/>
            </w:rPr>
            <w:fldChar w:fldCharType="end"/>
          </w:r>
          <w:r w:rsidRPr="00BC4C8C">
            <w:rPr>
              <w:b/>
              <w:bCs/>
            </w:rPr>
            <w:t xml:space="preserve"> </w:t>
          </w:r>
          <w:r w:rsidRPr="006145D5">
            <w:rPr>
              <w:b/>
              <w:bCs/>
            </w:rPr>
            <w:fldChar w:fldCharType="begin"/>
          </w:r>
          <w:r w:rsidRPr="006145D5">
            <w:rPr>
              <w:b/>
              <w:bCs/>
            </w:rPr>
            <w:instrText xml:space="preserve"> REF _Ref60224792 \h </w:instrText>
          </w:r>
          <w:r w:rsidR="006145D5" w:rsidRPr="006145D5">
            <w:rPr>
              <w:b/>
              <w:bCs/>
            </w:rPr>
            <w:instrText xml:space="preserve"> \* MERGEFORMAT </w:instrText>
          </w:r>
          <w:r w:rsidRPr="006145D5">
            <w:rPr>
              <w:b/>
              <w:bCs/>
            </w:rPr>
          </w:r>
          <w:r w:rsidRPr="006145D5">
            <w:rPr>
              <w:b/>
              <w:bCs/>
            </w:rPr>
            <w:fldChar w:fldCharType="separate"/>
          </w:r>
          <w:r w:rsidR="00A22E1C" w:rsidRPr="00A22E1C">
            <w:rPr>
              <w:b/>
              <w:bCs/>
            </w:rPr>
            <w:t>Viewing the Model</w:t>
          </w:r>
          <w:r w:rsidRPr="006145D5">
            <w:rPr>
              <w:b/>
              <w:bCs/>
            </w:rPr>
            <w:fldChar w:fldCharType="end"/>
          </w:r>
          <w:r>
            <w:t xml:space="preserve"> to display drain conductance. (Note that the provided batch file will not work for the new files). You should be able to display something similar to </w:t>
          </w:r>
          <w:r w:rsidR="00DD2AC0">
            <w:fldChar w:fldCharType="begin"/>
          </w:r>
          <w:r w:rsidR="00DD2AC0">
            <w:instrText xml:space="preserve"> REF _Ref61528036 \h </w:instrText>
          </w:r>
          <w:r w:rsidR="00DD2AC0">
            <w:fldChar w:fldCharType="separate"/>
          </w:r>
          <w:r w:rsidR="00A22E1C">
            <w:t xml:space="preserve">Figure </w:t>
          </w:r>
          <w:r w:rsidR="00A22E1C">
            <w:rPr>
              <w:noProof/>
            </w:rPr>
            <w:t>10</w:t>
          </w:r>
          <w:r w:rsidR="00DD2AC0">
            <w:fldChar w:fldCharType="end"/>
          </w:r>
          <w:r w:rsidR="00031CFD">
            <w:t xml:space="preserve"> (your drain conductance values will depend on what </w:t>
          </w:r>
          <w:r w:rsidR="007F3462">
            <w:t xml:space="preserve">conductance </w:t>
          </w:r>
          <w:r w:rsidR="00031CFD">
            <w:t>values you assigned</w:t>
          </w:r>
          <w:r w:rsidR="007F3462">
            <w:t xml:space="preserve"> to pilot points</w:t>
          </w:r>
          <w:r w:rsidR="00031CFD">
            <w:t xml:space="preserve"> in step </w:t>
          </w:r>
          <w:r w:rsidR="007679A3">
            <w:fldChar w:fldCharType="begin"/>
          </w:r>
          <w:r w:rsidR="007679A3">
            <w:instrText xml:space="preserve"> REF _Ref61528353 \r \h </w:instrText>
          </w:r>
          <w:r w:rsidR="007679A3">
            <w:fldChar w:fldCharType="separate"/>
          </w:r>
          <w:r w:rsidR="00A22E1C">
            <w:t>53</w:t>
          </w:r>
          <w:r w:rsidR="007679A3">
            <w:fldChar w:fldCharType="end"/>
          </w:r>
          <w:r w:rsidR="007F3462">
            <w:t xml:space="preserve">; they </w:t>
          </w:r>
          <w:r w:rsidR="007679A3">
            <w:t xml:space="preserve">will </w:t>
          </w:r>
          <w:r w:rsidR="00031CFD">
            <w:t>probably be different</w:t>
          </w:r>
          <w:r w:rsidR="007F3462">
            <w:t xml:space="preserve"> from those displayed below</w:t>
          </w:r>
          <w:r w:rsidR="00031CFD">
            <w:t>)</w:t>
          </w:r>
          <w:r w:rsidR="00DD2AC0">
            <w:t>.</w:t>
          </w:r>
        </w:p>
        <w:p w14:paraId="2A1F324B" w14:textId="77777777" w:rsidR="00DD2AC0" w:rsidRDefault="00DD2AC0" w:rsidP="00DD2AC0">
          <w:pPr>
            <w:pStyle w:val="steps"/>
            <w:keepNext/>
            <w:numPr>
              <w:ilvl w:val="0"/>
              <w:numId w:val="0"/>
            </w:numPr>
            <w:ind w:left="360" w:hanging="360"/>
          </w:pPr>
          <w:r>
            <w:rPr>
              <w:noProof/>
            </w:rPr>
            <w:lastRenderedPageBreak/>
            <w:drawing>
              <wp:inline distT="0" distB="0" distL="0" distR="0" wp14:anchorId="2C3F18AB" wp14:editId="0E94E5AC">
                <wp:extent cx="6117348" cy="3291847"/>
                <wp:effectExtent l="0" t="0" r="0" b="3810"/>
                <wp:docPr id="10" name="Picture 10" descr="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10" descr="Chart&#10;&#10;Description automatically generated"/>
                        <pic:cNvPicPr/>
                      </pic:nvPicPr>
                      <pic:blipFill>
                        <a:blip r:embed="rId35" cstate="print">
                          <a:extLst>
                            <a:ext uri="{28A0092B-C50C-407E-A947-70E740481C1C}">
                              <a14:useLocalDpi xmlns:a14="http://schemas.microsoft.com/office/drawing/2010/main" val="0"/>
                            </a:ext>
                          </a:extLst>
                        </a:blip>
                        <a:stretch>
                          <a:fillRect/>
                        </a:stretch>
                      </pic:blipFill>
                      <pic:spPr>
                        <a:xfrm>
                          <a:off x="0" y="0"/>
                          <a:ext cx="6117348" cy="3291847"/>
                        </a:xfrm>
                        <a:prstGeom prst="rect">
                          <a:avLst/>
                        </a:prstGeom>
                      </pic:spPr>
                    </pic:pic>
                  </a:graphicData>
                </a:graphic>
              </wp:inline>
            </w:drawing>
          </w:r>
        </w:p>
        <w:p w14:paraId="41AB250B" w14:textId="27203D1A" w:rsidR="00F22271" w:rsidRPr="00F22271" w:rsidRDefault="00DD2AC0" w:rsidP="00F22271">
          <w:pPr>
            <w:pStyle w:val="Caption"/>
          </w:pPr>
          <w:bookmarkStart w:id="38" w:name="_Ref61528036"/>
          <w:r>
            <w:t xml:space="preserve">Figure </w:t>
          </w:r>
          <w:r w:rsidR="003F24A1">
            <w:fldChar w:fldCharType="begin"/>
          </w:r>
          <w:r w:rsidR="003F24A1">
            <w:instrText xml:space="preserve"> SEQ Figure \* ARABIC </w:instrText>
          </w:r>
          <w:r w:rsidR="003F24A1">
            <w:fldChar w:fldCharType="separate"/>
          </w:r>
          <w:r w:rsidR="00A22E1C">
            <w:rPr>
              <w:noProof/>
            </w:rPr>
            <w:t>10</w:t>
          </w:r>
          <w:r w:rsidR="003F24A1">
            <w:rPr>
              <w:noProof/>
            </w:rPr>
            <w:fldChar w:fldCharType="end"/>
          </w:r>
          <w:bookmarkEnd w:id="38"/>
          <w:r w:rsidR="00031CFD">
            <w:t xml:space="preserve"> Model drain cells with linearly varying conductance values interpolated from SEGLISTS; (labels indicate SEGLIST pilot point conductance values). </w:t>
          </w:r>
        </w:p>
        <w:p w14:paraId="2DA16882" w14:textId="6B07ACB3" w:rsidR="00EB2BC8" w:rsidRDefault="00B0023A" w:rsidP="00E4751B">
          <w:r>
            <w:t>Great job, you have completed the interpolation to linear features tutorial. We hope you found it useful!</w:t>
          </w:r>
          <w:r w:rsidR="00EB2BC8">
            <w:t xml:space="preserve"> Why don’t you experiment with using the </w:t>
          </w:r>
          <w:r w:rsidR="00EB2BC8" w:rsidRPr="00EB2BC8">
            <w:rPr>
              <w:i/>
              <w:iCs/>
            </w:rPr>
            <w:t>midpoint</w:t>
          </w:r>
          <w:r w:rsidR="00EB2BC8">
            <w:rPr>
              <w:i/>
              <w:iCs/>
            </w:rPr>
            <w:t xml:space="preserve"> </w:t>
          </w:r>
          <w:r w:rsidR="00EB2BC8">
            <w:t xml:space="preserve">linkage type (see step </w:t>
          </w:r>
          <w:r w:rsidR="00EB2BC8">
            <w:fldChar w:fldCharType="begin"/>
          </w:r>
          <w:r w:rsidR="00EB2BC8">
            <w:instrText xml:space="preserve"> REF _Ref61873331 \r \h </w:instrText>
          </w:r>
          <w:r w:rsidR="00E4751B">
            <w:instrText xml:space="preserve"> \* MERGEFORMAT </w:instrText>
          </w:r>
          <w:r w:rsidR="00EB2BC8">
            <w:fldChar w:fldCharType="separate"/>
          </w:r>
          <w:r w:rsidR="00A22E1C">
            <w:t>45</w:t>
          </w:r>
          <w:r w:rsidR="00EB2BC8">
            <w:fldChar w:fldCharType="end"/>
          </w:r>
          <w:r w:rsidR="00EB2BC8">
            <w:t xml:space="preserve">) to see how </w:t>
          </w:r>
          <w:r w:rsidR="007F3462">
            <w:t xml:space="preserve">interpolation </w:t>
          </w:r>
          <w:r w:rsidR="00EB2BC8">
            <w:t>outcome</w:t>
          </w:r>
          <w:r w:rsidR="007F3462">
            <w:t>s</w:t>
          </w:r>
          <w:r w:rsidR="00EB2BC8">
            <w:t xml:space="preserve"> differ? </w:t>
          </w:r>
        </w:p>
        <w:p w14:paraId="60886D1C" w14:textId="3A028776" w:rsidR="000164A9" w:rsidRDefault="006145D5" w:rsidP="00E4751B">
          <w:r w:rsidRPr="00EB2BC8">
            <w:t>All</w:t>
          </w:r>
          <w:r>
            <w:t xml:space="preserve"> files generated up to this point can be found in the folder </w:t>
          </w:r>
          <w:r>
            <w:rPr>
              <w:i/>
              <w:iCs/>
            </w:rPr>
            <w:t>t4</w:t>
          </w:r>
          <w:r>
            <w:t>.</w:t>
          </w:r>
          <w:r w:rsidR="0069274B">
            <w:t xml:space="preserve"> </w:t>
          </w:r>
          <w:bookmarkStart w:id="39" w:name="_Toc47008284"/>
          <w:r w:rsidR="00E4751B">
            <w:t>The folder also contains batch files (</w:t>
          </w:r>
          <w:r w:rsidR="00E4751B">
            <w:rPr>
              <w:i/>
              <w:iCs/>
            </w:rPr>
            <w:t>*.bat</w:t>
          </w:r>
          <w:r w:rsidR="00E4751B">
            <w:t>) to automate the model display steps.</w:t>
          </w:r>
          <w:r w:rsidR="008020D3">
            <w:br w:type="page"/>
          </w:r>
          <w:bookmarkEnd w:id="39"/>
        </w:p>
        <w:p w14:paraId="6CCEC740" w14:textId="77777777" w:rsidR="009F32AB" w:rsidRDefault="00A433C1">
          <w:r w:rsidRPr="00804641">
            <w:rPr>
              <w:noProof/>
              <w:sz w:val="68"/>
              <w:szCs w:val="68"/>
              <w:lang w:eastAsia="en-AU"/>
            </w:rPr>
            <w:lastRenderedPageBreak/>
            <mc:AlternateContent>
              <mc:Choice Requires="wps">
                <w:drawing>
                  <wp:anchor distT="0" distB="0" distL="114300" distR="114300" simplePos="0" relativeHeight="251664384" behindDoc="0" locked="0" layoutInCell="1" allowOverlap="1" wp14:anchorId="3DF8024F" wp14:editId="6E7D5D46">
                    <wp:simplePos x="0" y="0"/>
                    <wp:positionH relativeFrom="column">
                      <wp:posOffset>-705224</wp:posOffset>
                    </wp:positionH>
                    <wp:positionV relativeFrom="paragraph">
                      <wp:posOffset>-985520</wp:posOffset>
                    </wp:positionV>
                    <wp:extent cx="7557247" cy="10782677"/>
                    <wp:effectExtent l="0" t="0" r="0" b="0"/>
                    <wp:wrapNone/>
                    <wp:docPr id="5" name="Rectangle 5"/>
                    <wp:cNvGraphicFramePr/>
                    <a:graphic xmlns:a="http://schemas.openxmlformats.org/drawingml/2006/main">
                      <a:graphicData uri="http://schemas.microsoft.com/office/word/2010/wordprocessingShape">
                        <wps:wsp>
                          <wps:cNvSpPr/>
                          <wps:spPr>
                            <a:xfrm>
                              <a:off x="0" y="0"/>
                              <a:ext cx="7557247" cy="10782677"/>
                            </a:xfrm>
                            <a:prstGeom prst="rect">
                              <a:avLst/>
                            </a:prstGeom>
                            <a:blipFill dpi="0" rotWithShape="1">
                              <a:blip r:embed="rId36" cstate="email">
                                <a:extLst>
                                  <a:ext uri="{28A0092B-C50C-407E-A947-70E740481C1C}">
                                    <a14:useLocalDpi xmlns:a14="http://schemas.microsoft.com/office/drawing/2010/main"/>
                                  </a:ext>
                                </a:extLst>
                              </a:blip>
                              <a:srcRect/>
                              <a:stretch>
                                <a:fillRect/>
                              </a:stretch>
                            </a:blip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3188B6A8" id="Rectangle 5" o:spid="_x0000_s1026" style="position:absolute;margin-left:-55.55pt;margin-top:-77.6pt;width:595.05pt;height:849.05pt;z-index:25166438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" stroked="f" strokeweight="1pt">
                    <v:fill r:id="rId41" o:title="" recolor="t" rotate="t" type="frame"/>
                  </v:rect>
                </w:pict>
              </mc:Fallback>
            </mc:AlternateContent>
          </w:r>
        </w:p>
      </w:sdtContent>
    </w:sdt>
    <w:p w14:paraId="53BEDAA9" w14:textId="77777777" w:rsidR="009F32AB" w:rsidRDefault="009F32AB">
      <w:r>
        <w:rPr>
          <w:noProof/>
          <w:lang w:eastAsia="en-AU"/>
        </w:rPr>
        <mc:AlternateContent>
          <mc:Choice Requires="wps">
            <w:drawing>
              <wp:anchor distT="0" distB="0" distL="114300" distR="114300" simplePos="0" relativeHeight="251661312" behindDoc="0" locked="0" layoutInCell="1" allowOverlap="1" wp14:anchorId="5A7038B2" wp14:editId="1E3BDEA8">
                <wp:simplePos x="0" y="0"/>
                <wp:positionH relativeFrom="page">
                  <wp:align>right</wp:align>
                </wp:positionH>
                <wp:positionV relativeFrom="paragraph">
                  <wp:posOffset>-954741</wp:posOffset>
                </wp:positionV>
                <wp:extent cx="7516383" cy="10730155"/>
                <wp:effectExtent l="0" t="0" r="27940" b="14605"/>
                <wp:wrapNone/>
                <wp:docPr id="4" name="Rectangle 4"/>
                <wp:cNvGraphicFramePr/>
                <a:graphic xmlns:a="http://schemas.openxmlformats.org/drawingml/2006/main">
                  <a:graphicData uri="http://schemas.microsoft.com/office/word/2010/wordprocessingShape">
                    <wps:wsp>
                      <wps:cNvSpPr/>
                      <wps:spPr>
                        <a:xfrm>
                          <a:off x="0" y="0"/>
                          <a:ext cx="7516383" cy="10730155"/>
                        </a:xfrm>
                        <a:prstGeom prst="rect">
                          <a:avLst/>
                        </a:prstGeom>
                        <a:blipFill dpi="0" rotWithShape="1">
                          <a:blip r:embed="rId42" cstate="email">
                            <a:extLst>
                              <a:ext uri="{28A0092B-C50C-407E-A947-70E740481C1C}">
                                <a14:useLocalDpi xmlns:a14="http://schemas.microsoft.com/office/drawing/2010/main"/>
                              </a:ext>
                            </a:extLst>
                          </a:blip>
                          <a:srcRect/>
                          <a:stretch>
                            <a:fillRect/>
                          </a:stretch>
                        </a:blip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26CE9AA" id="Rectangle 4" o:spid="_x0000_s1026" style="position:absolute;margin-left:540.65pt;margin-top:-75.2pt;width:591.85pt;height:844.9pt;z-index:251661312;visibility:visible;mso-wrap-style:square;mso-width-percent:0;mso-height-percent:0;mso-wrap-distance-left:9pt;mso-wrap-distance-top:0;mso-wrap-distance-right:9pt;mso-wrap-distance-bottom:0;mso-position-horizontal:right;mso-position-horizontal-relative:page;mso-position-vertical:absolute;mso-position-vertical-relative:text;mso-width-percent:0;mso-height-percent:0;mso-width-relative:margin;mso-height-relative:margin;v-text-anchor:middle"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" strokecolor="#1f3763 [1604]" strokeweight="1pt">
                <v:fill r:id="rId43" o:title="" recolor="t" rotate="t" type="frame"/>
                <w10:wrap anchorx="page"/>
              </v:rect>
            </w:pict>
          </mc:Fallback>
        </mc:AlternateContent>
      </w:r>
      <w:r>
        <w:t xml:space="preserve"> </w:t>
      </w:r>
    </w:p>
    <w:p w14:paraId="5BD75B56" w14:textId="77777777" w:rsidR="004C667A" w:rsidRDefault="00804641">
      <w:r>
        <w:rPr>
          <w:noProof/>
          <w:lang w:eastAsia="en-AU"/>
        </w:rPr>
        <mc:AlternateContent>
          <mc:Choice Requires="wps">
            <w:drawing>
              <wp:anchor distT="45720" distB="45720" distL="114300" distR="114300" simplePos="0" relativeHeight="251667456" behindDoc="0" locked="1" layoutInCell="1" allowOverlap="1" wp14:anchorId="79D98C46" wp14:editId="29E750F1">
                <wp:simplePos x="0" y="0"/>
                <wp:positionH relativeFrom="margin">
                  <wp:posOffset>1943100</wp:posOffset>
                </wp:positionH>
                <wp:positionV relativeFrom="paragraph">
                  <wp:posOffset>7051040</wp:posOffset>
                </wp:positionV>
                <wp:extent cx="2476800" cy="781200"/>
                <wp:effectExtent l="0" t="0" r="0" b="0"/>
                <wp:wrapSquare wrapText="bothSides"/>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76800" cy="781200"/>
                        </a:xfrm>
                        <a:prstGeom prst="rect">
                          <a:avLst/>
                        </a:prstGeom>
                        <a:solidFill>
                          <a:srgbClr val="FFFFFF"/>
                        </a:solidFill>
                        <a:ln w="9525">
                          <a:noFill/>
                          <a:miter lim="800000"/>
                          <a:headEnd/>
                          <a:tailEnd/>
                        </a:ln>
                      </wps:spPr>
                      <wps:txbx>
                        <w:txbxContent>
                          <w:p w14:paraId="0C467665" w14:textId="77777777" w:rsidR="00831129" w:rsidRPr="00804641" w:rsidRDefault="00831129">
                            <w:pPr>
                              <w:rPr>
                                <w:rFonts w:ascii="Doppio One" w:hAnsi="Doppio One"/>
                                <w:sz w:val="68"/>
                                <w:szCs w:val="68"/>
                              </w:rPr>
                            </w:pPr>
                            <w:r w:rsidRPr="00804641">
                              <w:rPr>
                                <w:rFonts w:ascii="Doppio One" w:hAnsi="Doppio One"/>
                                <w:sz w:val="68"/>
                                <w:szCs w:val="68"/>
                              </w:rPr>
                              <w:t>gmdsi.org</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79D98C46" id="_x0000_s1027" type="#_x0000_t202" style="position:absolute;left:0;text-align:left;margin-left:153pt;margin-top:555.2pt;width:195pt;height:61.5pt;z-index:251667456;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" stroked="f">
                <v:textbox>
                  <w:txbxContent>
                    <w:p w14:paraId="0C467665" w14:textId="77777777" w:rsidR="00831129" w:rsidRPr="00804641" w:rsidRDefault="00831129">
                      <w:pPr>
                        <w:rPr>
                          <w:rFonts w:ascii="Doppio One" w:hAnsi="Doppio One"/>
                          <w:sz w:val="68"/>
                          <w:szCs w:val="68"/>
                        </w:rPr>
                      </w:pPr>
                      <w:r w:rsidRPr="00804641">
                        <w:rPr>
                          <w:rFonts w:ascii="Doppio One" w:hAnsi="Doppio One"/>
                          <w:sz w:val="68"/>
                          <w:szCs w:val="68"/>
                        </w:rPr>
                        <w:t>gmdsi.org</w:t>
                      </w:r>
                    </w:p>
                  </w:txbxContent>
                </v:textbox>
                <w10:wrap type="square" anchorx="margin"/>
                <w10:anchorlock/>
              </v:shape>
            </w:pict>
          </mc:Fallback>
        </mc:AlternateContent>
      </w:r>
    </w:p>
    <w:sectPr w:rsidR="004C667A" w:rsidSect="0062617D">
      <w:pgSz w:w="11906" w:h="16838"/>
      <w:pgMar w:top="1440" w:right="1080" w:bottom="1440" w:left="1080"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5B9EB4FF" w14:textId="77777777" w:rsidR="003F24A1" w:rsidRDefault="003F24A1" w:rsidP="000164A9">
      <w:pPr>
        <w:spacing w:after="0" w:line="240" w:lineRule="auto"/>
      </w:pPr>
      <w:r>
        <w:separator/>
      </w:r>
    </w:p>
  </w:endnote>
  <w:endnote w:type="continuationSeparator" w:id="0">
    <w:p w14:paraId="7BD82C75" w14:textId="77777777" w:rsidR="003F24A1" w:rsidRDefault="003F24A1" w:rsidP="000164A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Doppio One">
    <w:altName w:val="Calibri"/>
    <w:charset w:val="00"/>
    <w:family w:val="auto"/>
    <w:pitch w:val="variable"/>
    <w:sig w:usb0="A00000AF" w:usb1="4000204A" w:usb2="00000000" w:usb3="00000000" w:csb0="00000093" w:csb1="00000000"/>
  </w:font>
  <w:font w:name="MS PGothic">
    <w:panose1 w:val="020B0600070205080204"/>
    <w:charset w:val="80"/>
    <w:family w:val="swiss"/>
    <w:pitch w:val="variable"/>
    <w:sig w:usb0="E00002FF" w:usb1="6AC7FDFB" w:usb2="08000012" w:usb3="00000000" w:csb0="0002009F" w:csb1="00000000"/>
  </w:font>
  <w:font w:name="Times New Roman (Headings CS)">
    <w:altName w:val="Times New Roman"/>
    <w:charset w:val="00"/>
    <w:family w:val="roman"/>
    <w:pitch w:val="default"/>
  </w:font>
  <w:font w:name="Segoe UI">
    <w:panose1 w:val="020B0502040204020203"/>
    <w:charset w:val="00"/>
    <w:family w:val="swiss"/>
    <w:pitch w:val="variable"/>
    <w:sig w:usb0="E4002EFF" w:usb1="C000E47F" w:usb2="00000009" w:usb3="00000000" w:csb0="000001FF" w:csb1="00000000"/>
  </w:font>
  <w:font w:name="Arial-ItalicMT">
    <w:altName w:val="Arial"/>
    <w:panose1 w:val="00000000000000000000"/>
    <w:charset w:val="00"/>
    <w:family w:val="roman"/>
    <w:notTrueType/>
    <w:pitch w:val="default"/>
  </w:font>
  <w:font w:name="Open Sans">
    <w:altName w:val="Segoe UI"/>
    <w:charset w:val="00"/>
    <w:family w:val="swiss"/>
    <w:pitch w:val="variable"/>
    <w:sig w:usb0="E00002EF" w:usb1="4000205B" w:usb2="00000028" w:usb3="00000000" w:csb0="0000019F" w:csb1="00000000"/>
  </w:font>
  <w:font w:name="ArialMT">
    <w:altName w:val="Arial"/>
    <w:panose1 w:val="00000000000000000000"/>
    <w:charset w:val="00"/>
    <w:family w:val="roman"/>
    <w:notTrueType/>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1918203818"/>
      <w:docPartObj>
        <w:docPartGallery w:val="Page Numbers (Bottom of Page)"/>
        <w:docPartUnique/>
      </w:docPartObj>
    </w:sdtPr>
    <w:sdtEndPr>
      <w:rPr>
        <w:noProof/>
      </w:rPr>
    </w:sdtEndPr>
    <w:sdtContent>
      <w:p w14:paraId="7F87876D" w14:textId="77777777" w:rsidR="00831129" w:rsidRDefault="003F24A1">
        <w:pPr>
          <w:pStyle w:val="Footer"/>
          <w:jc w:val="center"/>
        </w:pPr>
      </w:p>
    </w:sdtContent>
  </w:sdt>
  <w:p w14:paraId="0D634C0C" w14:textId="77777777" w:rsidR="00831129" w:rsidRDefault="00831129">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269288321"/>
      <w:docPartObj>
        <w:docPartGallery w:val="Page Numbers (Bottom of Page)"/>
        <w:docPartUnique/>
      </w:docPartObj>
    </w:sdtPr>
    <w:sdtEndPr>
      <w:rPr>
        <w:noProof/>
        <w:sz w:val="18"/>
        <w:szCs w:val="18"/>
      </w:rPr>
    </w:sdtEndPr>
    <w:sdtContent>
      <w:p w14:paraId="1F1B12DC" w14:textId="77777777" w:rsidR="00831129" w:rsidRPr="0062617D" w:rsidRDefault="00831129">
        <w:pPr>
          <w:pStyle w:val="Footer"/>
          <w:jc w:val="center"/>
          <w:rPr>
            <w:sz w:val="18"/>
            <w:szCs w:val="18"/>
          </w:rPr>
        </w:pPr>
        <w:r w:rsidRPr="0062617D">
          <w:rPr>
            <w:sz w:val="18"/>
            <w:szCs w:val="18"/>
          </w:rPr>
          <w:fldChar w:fldCharType="begin"/>
        </w:r>
        <w:r w:rsidRPr="0062617D">
          <w:rPr>
            <w:sz w:val="18"/>
            <w:szCs w:val="18"/>
          </w:rPr>
          <w:instrText xml:space="preserve"> PAGE   \* MERGEFORMAT </w:instrText>
        </w:r>
        <w:r w:rsidRPr="0062617D">
          <w:rPr>
            <w:sz w:val="18"/>
            <w:szCs w:val="18"/>
          </w:rPr>
          <w:fldChar w:fldCharType="separate"/>
        </w:r>
        <w:r>
          <w:rPr>
            <w:noProof/>
            <w:sz w:val="18"/>
            <w:szCs w:val="18"/>
          </w:rPr>
          <w:t>52</w:t>
        </w:r>
        <w:r w:rsidRPr="0062617D">
          <w:rPr>
            <w:noProof/>
            <w:sz w:val="18"/>
            <w:szCs w:val="18"/>
          </w:rPr>
          <w:fldChar w:fldCharType="end"/>
        </w:r>
      </w:p>
    </w:sdtContent>
  </w:sdt>
  <w:p w14:paraId="6CAF5337" w14:textId="77777777" w:rsidR="00831129" w:rsidRPr="0062617D" w:rsidRDefault="00831129" w:rsidP="0062617D">
    <w:pPr>
      <w:pStyle w:val="Footer"/>
      <w:jc w:val="center"/>
      <w:rPr>
        <w:noProof/>
        <w:sz w:val="18"/>
        <w:szCs w:val="18"/>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1523466750"/>
      <w:docPartObj>
        <w:docPartGallery w:val="Page Numbers (Bottom of Page)"/>
        <w:docPartUnique/>
      </w:docPartObj>
    </w:sdtPr>
    <w:sdtEndPr>
      <w:rPr>
        <w:noProof/>
      </w:rPr>
    </w:sdtEndPr>
    <w:sdtContent>
      <w:p w14:paraId="4C646871" w14:textId="77777777" w:rsidR="00831129" w:rsidRDefault="003F24A1">
        <w:pPr>
          <w:pStyle w:val="Footer"/>
          <w:jc w:val="center"/>
        </w:pPr>
      </w:p>
    </w:sdtContent>
  </w:sdt>
  <w:p w14:paraId="4307A74B" w14:textId="77777777" w:rsidR="00831129" w:rsidRDefault="00831129">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1737076531"/>
      <w:docPartObj>
        <w:docPartGallery w:val="Page Numbers (Bottom of Page)"/>
        <w:docPartUnique/>
      </w:docPartObj>
    </w:sdtPr>
    <w:sdtEndPr>
      <w:rPr>
        <w:noProof/>
        <w:sz w:val="18"/>
        <w:szCs w:val="18"/>
      </w:rPr>
    </w:sdtEndPr>
    <w:sdtContent>
      <w:p w14:paraId="67175132" w14:textId="77777777" w:rsidR="00831129" w:rsidRPr="0062617D" w:rsidRDefault="00831129">
        <w:pPr>
          <w:pStyle w:val="Footer"/>
          <w:jc w:val="center"/>
          <w:rPr>
            <w:sz w:val="18"/>
            <w:szCs w:val="18"/>
          </w:rPr>
        </w:pPr>
        <w:r w:rsidRPr="0062617D">
          <w:rPr>
            <w:sz w:val="18"/>
            <w:szCs w:val="18"/>
          </w:rPr>
          <w:fldChar w:fldCharType="begin"/>
        </w:r>
        <w:r w:rsidRPr="0062617D">
          <w:rPr>
            <w:sz w:val="18"/>
            <w:szCs w:val="18"/>
          </w:rPr>
          <w:instrText xml:space="preserve"> PAGE   \* MERGEFORMAT </w:instrText>
        </w:r>
        <w:r w:rsidRPr="0062617D">
          <w:rPr>
            <w:sz w:val="18"/>
            <w:szCs w:val="18"/>
          </w:rPr>
          <w:fldChar w:fldCharType="separate"/>
        </w:r>
        <w:r>
          <w:rPr>
            <w:noProof/>
            <w:sz w:val="18"/>
            <w:szCs w:val="18"/>
          </w:rPr>
          <w:t>52</w:t>
        </w:r>
        <w:r w:rsidRPr="0062617D">
          <w:rPr>
            <w:noProof/>
            <w:sz w:val="18"/>
            <w:szCs w:val="18"/>
          </w:rPr>
          <w:fldChar w:fldCharType="end"/>
        </w:r>
      </w:p>
    </w:sdtContent>
  </w:sdt>
  <w:p w14:paraId="0492DCAF" w14:textId="77777777" w:rsidR="00831129" w:rsidRPr="0062617D" w:rsidRDefault="00831129" w:rsidP="0062617D">
    <w:pPr>
      <w:pStyle w:val="Footer"/>
      <w:jc w:val="center"/>
      <w:rPr>
        <w:noProof/>
        <w:sz w:val="18"/>
        <w:szCs w:val="18"/>
      </w:rPr>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rStyle w:val="PageNumber"/>
      </w:rPr>
      <w:id w:val="326098484"/>
      <w:docPartObj>
        <w:docPartGallery w:val="Page Numbers (Bottom of Page)"/>
        <w:docPartUnique/>
      </w:docPartObj>
    </w:sdtPr>
    <w:sdtEndPr>
      <w:rPr>
        <w:rStyle w:val="PageNumber"/>
      </w:rPr>
    </w:sdtEndPr>
    <w:sdtContent>
      <w:p w14:paraId="682CAD1B" w14:textId="77777777" w:rsidR="00831129" w:rsidRDefault="00831129" w:rsidP="0013449C">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14F9DCB2" w14:textId="77777777" w:rsidR="00831129" w:rsidRDefault="00831129" w:rsidP="000A2EC7">
    <w:pPr>
      <w:pStyle w:val="Footer"/>
      <w:ind w:right="360"/>
    </w:pP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1911885398"/>
      <w:docPartObj>
        <w:docPartGallery w:val="Page Numbers (Bottom of Page)"/>
        <w:docPartUnique/>
      </w:docPartObj>
    </w:sdtPr>
    <w:sdtEndPr>
      <w:rPr>
        <w:noProof/>
      </w:rPr>
    </w:sdtEndPr>
    <w:sdtContent>
      <w:p w14:paraId="67D1A95D" w14:textId="77777777" w:rsidR="00831129" w:rsidRDefault="00831129">
        <w:pPr>
          <w:pStyle w:val="Footer"/>
          <w:jc w:val="center"/>
        </w:pPr>
        <w:r w:rsidRPr="0062617D">
          <w:rPr>
            <w:sz w:val="18"/>
            <w:szCs w:val="18"/>
          </w:rPr>
          <w:fldChar w:fldCharType="begin"/>
        </w:r>
        <w:r w:rsidRPr="0062617D">
          <w:rPr>
            <w:sz w:val="18"/>
            <w:szCs w:val="18"/>
          </w:rPr>
          <w:instrText xml:space="preserve"> PAGE   \* MERGEFORMAT </w:instrText>
        </w:r>
        <w:r w:rsidRPr="0062617D">
          <w:rPr>
            <w:sz w:val="18"/>
            <w:szCs w:val="18"/>
          </w:rPr>
          <w:fldChar w:fldCharType="separate"/>
        </w:r>
        <w:r>
          <w:rPr>
            <w:noProof/>
            <w:sz w:val="18"/>
            <w:szCs w:val="18"/>
          </w:rPr>
          <w:t>55</w:t>
        </w:r>
        <w:r w:rsidRPr="0062617D">
          <w:rPr>
            <w:noProof/>
            <w:sz w:val="18"/>
            <w:szCs w:val="18"/>
          </w:rPr>
          <w:fldChar w:fldCharType="end"/>
        </w:r>
      </w:p>
    </w:sdtContent>
  </w:sdt>
  <w:p w14:paraId="715B4626" w14:textId="77777777" w:rsidR="00831129" w:rsidRPr="000A2EC7" w:rsidRDefault="00831129" w:rsidP="000A2EC7">
    <w:pPr>
      <w:pStyle w:val="Footer"/>
      <w:ind w:right="360"/>
      <w:rPr>
        <w:sz w:val="18"/>
        <w:szCs w:val="18"/>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7C755DAE" w14:textId="77777777" w:rsidR="003F24A1" w:rsidRDefault="003F24A1" w:rsidP="000164A9">
      <w:pPr>
        <w:spacing w:after="0" w:line="240" w:lineRule="auto"/>
      </w:pPr>
      <w:r>
        <w:separator/>
      </w:r>
    </w:p>
  </w:footnote>
  <w:footnote w:type="continuationSeparator" w:id="0">
    <w:p w14:paraId="06E6D523" w14:textId="77777777" w:rsidR="003F24A1" w:rsidRDefault="003F24A1" w:rsidP="000164A9">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FFFFFF7C"/>
    <w:multiLevelType w:val="singleLevel"/>
    <w:tmpl w:val="90163010"/>
    <w:lvl w:ilvl="0">
      <w:start w:val="1"/>
      <w:numFmt w:val="decimal"/>
      <w:lvlText w:val="%1."/>
      <w:lvlJc w:val="left"/>
      <w:pPr>
        <w:tabs>
          <w:tab w:val="num" w:pos="1492"/>
        </w:tabs>
        <w:ind w:left="1492" w:hanging="360"/>
      </w:pPr>
    </w:lvl>
  </w:abstractNum>
  <w:abstractNum w:abstractNumId="1" w15:restartNumberingAfterBreak="0">
    <w:nsid w:val="FFFFFF7D"/>
    <w:multiLevelType w:val="hybridMultilevel"/>
    <w:tmpl w:val="B5E823AA"/>
    <w:lvl w:ilvl="0" w:tplc="214EEEAE">
      <w:start w:val="1"/>
      <w:numFmt w:val="decimal"/>
      <w:lvlText w:val="%1."/>
      <w:lvlJc w:val="left"/>
      <w:pPr>
        <w:tabs>
          <w:tab w:val="num" w:pos="1209"/>
        </w:tabs>
        <w:ind w:left="1209" w:hanging="360"/>
      </w:pPr>
    </w:lvl>
    <w:lvl w:ilvl="1" w:tplc="1BD4D968">
      <w:numFmt w:val="decimal"/>
      <w:lvlText w:val=""/>
      <w:lvlJc w:val="left"/>
    </w:lvl>
    <w:lvl w:ilvl="2" w:tplc="1676F1EC">
      <w:numFmt w:val="decimal"/>
      <w:lvlText w:val=""/>
      <w:lvlJc w:val="left"/>
    </w:lvl>
    <w:lvl w:ilvl="3" w:tplc="A1244BB2">
      <w:numFmt w:val="decimal"/>
      <w:lvlText w:val=""/>
      <w:lvlJc w:val="left"/>
    </w:lvl>
    <w:lvl w:ilvl="4" w:tplc="4C9C5436">
      <w:numFmt w:val="decimal"/>
      <w:lvlText w:val=""/>
      <w:lvlJc w:val="left"/>
    </w:lvl>
    <w:lvl w:ilvl="5" w:tplc="28349510">
      <w:numFmt w:val="decimal"/>
      <w:lvlText w:val=""/>
      <w:lvlJc w:val="left"/>
    </w:lvl>
    <w:lvl w:ilvl="6" w:tplc="05A625D8">
      <w:numFmt w:val="decimal"/>
      <w:lvlText w:val=""/>
      <w:lvlJc w:val="left"/>
    </w:lvl>
    <w:lvl w:ilvl="7" w:tplc="1DE2A994">
      <w:numFmt w:val="decimal"/>
      <w:lvlText w:val=""/>
      <w:lvlJc w:val="left"/>
    </w:lvl>
    <w:lvl w:ilvl="8" w:tplc="15BADF80">
      <w:numFmt w:val="decimal"/>
      <w:lvlText w:val=""/>
      <w:lvlJc w:val="left"/>
    </w:lvl>
  </w:abstractNum>
  <w:abstractNum w:abstractNumId="2" w15:restartNumberingAfterBreak="0">
    <w:nsid w:val="FFFFFF7E"/>
    <w:multiLevelType w:val="hybridMultilevel"/>
    <w:tmpl w:val="FEA24AD2"/>
    <w:lvl w:ilvl="0" w:tplc="C51C717C">
      <w:start w:val="1"/>
      <w:numFmt w:val="decimal"/>
      <w:lvlText w:val="%1."/>
      <w:lvlJc w:val="left"/>
      <w:pPr>
        <w:tabs>
          <w:tab w:val="num" w:pos="926"/>
        </w:tabs>
        <w:ind w:left="926" w:hanging="360"/>
      </w:pPr>
    </w:lvl>
    <w:lvl w:ilvl="1" w:tplc="3AC26E1C">
      <w:numFmt w:val="decimal"/>
      <w:lvlText w:val=""/>
      <w:lvlJc w:val="left"/>
    </w:lvl>
    <w:lvl w:ilvl="2" w:tplc="ADB6BBD2">
      <w:numFmt w:val="decimal"/>
      <w:lvlText w:val=""/>
      <w:lvlJc w:val="left"/>
    </w:lvl>
    <w:lvl w:ilvl="3" w:tplc="112E823C">
      <w:numFmt w:val="decimal"/>
      <w:lvlText w:val=""/>
      <w:lvlJc w:val="left"/>
    </w:lvl>
    <w:lvl w:ilvl="4" w:tplc="C9B8452E">
      <w:numFmt w:val="decimal"/>
      <w:lvlText w:val=""/>
      <w:lvlJc w:val="left"/>
    </w:lvl>
    <w:lvl w:ilvl="5" w:tplc="735CF588">
      <w:numFmt w:val="decimal"/>
      <w:lvlText w:val=""/>
      <w:lvlJc w:val="left"/>
    </w:lvl>
    <w:lvl w:ilvl="6" w:tplc="F990BB5C">
      <w:numFmt w:val="decimal"/>
      <w:lvlText w:val=""/>
      <w:lvlJc w:val="left"/>
    </w:lvl>
    <w:lvl w:ilvl="7" w:tplc="345C39F0">
      <w:numFmt w:val="decimal"/>
      <w:lvlText w:val=""/>
      <w:lvlJc w:val="left"/>
    </w:lvl>
    <w:lvl w:ilvl="8" w:tplc="086698BC">
      <w:numFmt w:val="decimal"/>
      <w:lvlText w:val=""/>
      <w:lvlJc w:val="left"/>
    </w:lvl>
  </w:abstractNum>
  <w:abstractNum w:abstractNumId="3" w15:restartNumberingAfterBreak="0">
    <w:nsid w:val="FFFFFF7F"/>
    <w:multiLevelType w:val="hybridMultilevel"/>
    <w:tmpl w:val="F8CEB37A"/>
    <w:lvl w:ilvl="0" w:tplc="B5564AFE">
      <w:start w:val="1"/>
      <w:numFmt w:val="decimal"/>
      <w:lvlText w:val="%1."/>
      <w:lvlJc w:val="left"/>
      <w:pPr>
        <w:tabs>
          <w:tab w:val="num" w:pos="643"/>
        </w:tabs>
        <w:ind w:left="643" w:hanging="360"/>
      </w:pPr>
    </w:lvl>
    <w:lvl w:ilvl="1" w:tplc="623C10CE">
      <w:numFmt w:val="decimal"/>
      <w:lvlText w:val=""/>
      <w:lvlJc w:val="left"/>
    </w:lvl>
    <w:lvl w:ilvl="2" w:tplc="0C2C54C4">
      <w:numFmt w:val="decimal"/>
      <w:lvlText w:val=""/>
      <w:lvlJc w:val="left"/>
    </w:lvl>
    <w:lvl w:ilvl="3" w:tplc="45BEE68A">
      <w:numFmt w:val="decimal"/>
      <w:lvlText w:val=""/>
      <w:lvlJc w:val="left"/>
    </w:lvl>
    <w:lvl w:ilvl="4" w:tplc="B838C47C">
      <w:numFmt w:val="decimal"/>
      <w:lvlText w:val=""/>
      <w:lvlJc w:val="left"/>
    </w:lvl>
    <w:lvl w:ilvl="5" w:tplc="7FBEFBCA">
      <w:numFmt w:val="decimal"/>
      <w:lvlText w:val=""/>
      <w:lvlJc w:val="left"/>
    </w:lvl>
    <w:lvl w:ilvl="6" w:tplc="3D986544">
      <w:numFmt w:val="decimal"/>
      <w:lvlText w:val=""/>
      <w:lvlJc w:val="left"/>
    </w:lvl>
    <w:lvl w:ilvl="7" w:tplc="444EAEF4">
      <w:numFmt w:val="decimal"/>
      <w:lvlText w:val=""/>
      <w:lvlJc w:val="left"/>
    </w:lvl>
    <w:lvl w:ilvl="8" w:tplc="705879B0">
      <w:numFmt w:val="decimal"/>
      <w:lvlText w:val=""/>
      <w:lvlJc w:val="left"/>
    </w:lvl>
  </w:abstractNum>
  <w:abstractNum w:abstractNumId="4" w15:restartNumberingAfterBreak="0">
    <w:nsid w:val="FFFFFF80"/>
    <w:multiLevelType w:val="hybridMultilevel"/>
    <w:tmpl w:val="F6ACD628"/>
    <w:lvl w:ilvl="0" w:tplc="55F4E782">
      <w:start w:val="1"/>
      <w:numFmt w:val="bullet"/>
      <w:lvlText w:val=""/>
      <w:lvlJc w:val="left"/>
      <w:pPr>
        <w:tabs>
          <w:tab w:val="num" w:pos="1492"/>
        </w:tabs>
        <w:ind w:left="1492" w:hanging="360"/>
      </w:pPr>
      <w:rPr>
        <w:rFonts w:ascii="Symbol" w:hAnsi="Symbol" w:hint="default"/>
      </w:rPr>
    </w:lvl>
    <w:lvl w:ilvl="1" w:tplc="EA36C5A0">
      <w:numFmt w:val="decimal"/>
      <w:lvlText w:val=""/>
      <w:lvlJc w:val="left"/>
    </w:lvl>
    <w:lvl w:ilvl="2" w:tplc="2BB88E02">
      <w:numFmt w:val="decimal"/>
      <w:lvlText w:val=""/>
      <w:lvlJc w:val="left"/>
    </w:lvl>
    <w:lvl w:ilvl="3" w:tplc="75FEF4DA">
      <w:numFmt w:val="decimal"/>
      <w:lvlText w:val=""/>
      <w:lvlJc w:val="left"/>
    </w:lvl>
    <w:lvl w:ilvl="4" w:tplc="EC865EC4">
      <w:numFmt w:val="decimal"/>
      <w:lvlText w:val=""/>
      <w:lvlJc w:val="left"/>
    </w:lvl>
    <w:lvl w:ilvl="5" w:tplc="0C74FE16">
      <w:numFmt w:val="decimal"/>
      <w:lvlText w:val=""/>
      <w:lvlJc w:val="left"/>
    </w:lvl>
    <w:lvl w:ilvl="6" w:tplc="397A7B00">
      <w:numFmt w:val="decimal"/>
      <w:lvlText w:val=""/>
      <w:lvlJc w:val="left"/>
    </w:lvl>
    <w:lvl w:ilvl="7" w:tplc="4F306024">
      <w:numFmt w:val="decimal"/>
      <w:lvlText w:val=""/>
      <w:lvlJc w:val="left"/>
    </w:lvl>
    <w:lvl w:ilvl="8" w:tplc="ABA2190A">
      <w:numFmt w:val="decimal"/>
      <w:lvlText w:val=""/>
      <w:lvlJc w:val="left"/>
    </w:lvl>
  </w:abstractNum>
  <w:abstractNum w:abstractNumId="5" w15:restartNumberingAfterBreak="0">
    <w:nsid w:val="FFFFFF81"/>
    <w:multiLevelType w:val="hybridMultilevel"/>
    <w:tmpl w:val="C65421EE"/>
    <w:lvl w:ilvl="0" w:tplc="0D3C1F64">
      <w:start w:val="1"/>
      <w:numFmt w:val="bullet"/>
      <w:lvlText w:val=""/>
      <w:lvlJc w:val="left"/>
      <w:pPr>
        <w:tabs>
          <w:tab w:val="num" w:pos="1209"/>
        </w:tabs>
        <w:ind w:left="1209" w:hanging="360"/>
      </w:pPr>
      <w:rPr>
        <w:rFonts w:ascii="Symbol" w:hAnsi="Symbol" w:hint="default"/>
      </w:rPr>
    </w:lvl>
    <w:lvl w:ilvl="1" w:tplc="A3F8CD84">
      <w:numFmt w:val="decimal"/>
      <w:lvlText w:val=""/>
      <w:lvlJc w:val="left"/>
    </w:lvl>
    <w:lvl w:ilvl="2" w:tplc="EB06D428">
      <w:numFmt w:val="decimal"/>
      <w:lvlText w:val=""/>
      <w:lvlJc w:val="left"/>
    </w:lvl>
    <w:lvl w:ilvl="3" w:tplc="B09E0C5E">
      <w:numFmt w:val="decimal"/>
      <w:lvlText w:val=""/>
      <w:lvlJc w:val="left"/>
    </w:lvl>
    <w:lvl w:ilvl="4" w:tplc="E196EE52">
      <w:numFmt w:val="decimal"/>
      <w:lvlText w:val=""/>
      <w:lvlJc w:val="left"/>
    </w:lvl>
    <w:lvl w:ilvl="5" w:tplc="738086BA">
      <w:numFmt w:val="decimal"/>
      <w:lvlText w:val=""/>
      <w:lvlJc w:val="left"/>
    </w:lvl>
    <w:lvl w:ilvl="6" w:tplc="378C786E">
      <w:numFmt w:val="decimal"/>
      <w:lvlText w:val=""/>
      <w:lvlJc w:val="left"/>
    </w:lvl>
    <w:lvl w:ilvl="7" w:tplc="74A4563A">
      <w:numFmt w:val="decimal"/>
      <w:lvlText w:val=""/>
      <w:lvlJc w:val="left"/>
    </w:lvl>
    <w:lvl w:ilvl="8" w:tplc="6EEE316A">
      <w:numFmt w:val="decimal"/>
      <w:lvlText w:val=""/>
      <w:lvlJc w:val="left"/>
    </w:lvl>
  </w:abstractNum>
  <w:abstractNum w:abstractNumId="6" w15:restartNumberingAfterBreak="0">
    <w:nsid w:val="FFFFFF82"/>
    <w:multiLevelType w:val="hybridMultilevel"/>
    <w:tmpl w:val="068C6A56"/>
    <w:lvl w:ilvl="0" w:tplc="3ABC998C">
      <w:start w:val="1"/>
      <w:numFmt w:val="bullet"/>
      <w:lvlText w:val=""/>
      <w:lvlJc w:val="left"/>
      <w:pPr>
        <w:tabs>
          <w:tab w:val="num" w:pos="926"/>
        </w:tabs>
        <w:ind w:left="926" w:hanging="360"/>
      </w:pPr>
      <w:rPr>
        <w:rFonts w:ascii="Symbol" w:hAnsi="Symbol" w:hint="default"/>
      </w:rPr>
    </w:lvl>
    <w:lvl w:ilvl="1" w:tplc="0CE05618">
      <w:numFmt w:val="decimal"/>
      <w:lvlText w:val=""/>
      <w:lvlJc w:val="left"/>
    </w:lvl>
    <w:lvl w:ilvl="2" w:tplc="58BEDB62">
      <w:numFmt w:val="decimal"/>
      <w:lvlText w:val=""/>
      <w:lvlJc w:val="left"/>
    </w:lvl>
    <w:lvl w:ilvl="3" w:tplc="DB7A7662">
      <w:numFmt w:val="decimal"/>
      <w:lvlText w:val=""/>
      <w:lvlJc w:val="left"/>
    </w:lvl>
    <w:lvl w:ilvl="4" w:tplc="F63296FE">
      <w:numFmt w:val="decimal"/>
      <w:lvlText w:val=""/>
      <w:lvlJc w:val="left"/>
    </w:lvl>
    <w:lvl w:ilvl="5" w:tplc="1292F14C">
      <w:numFmt w:val="decimal"/>
      <w:lvlText w:val=""/>
      <w:lvlJc w:val="left"/>
    </w:lvl>
    <w:lvl w:ilvl="6" w:tplc="8C2ABCC2">
      <w:numFmt w:val="decimal"/>
      <w:lvlText w:val=""/>
      <w:lvlJc w:val="left"/>
    </w:lvl>
    <w:lvl w:ilvl="7" w:tplc="0332DE1A">
      <w:numFmt w:val="decimal"/>
      <w:lvlText w:val=""/>
      <w:lvlJc w:val="left"/>
    </w:lvl>
    <w:lvl w:ilvl="8" w:tplc="43B004DE">
      <w:numFmt w:val="decimal"/>
      <w:lvlText w:val=""/>
      <w:lvlJc w:val="left"/>
    </w:lvl>
  </w:abstractNum>
  <w:abstractNum w:abstractNumId="7" w15:restartNumberingAfterBreak="0">
    <w:nsid w:val="FFFFFF83"/>
    <w:multiLevelType w:val="hybridMultilevel"/>
    <w:tmpl w:val="CC64D4D2"/>
    <w:lvl w:ilvl="0" w:tplc="AB66FD7E">
      <w:start w:val="1"/>
      <w:numFmt w:val="bullet"/>
      <w:lvlText w:val=""/>
      <w:lvlJc w:val="left"/>
      <w:pPr>
        <w:tabs>
          <w:tab w:val="num" w:pos="643"/>
        </w:tabs>
        <w:ind w:left="643" w:hanging="360"/>
      </w:pPr>
      <w:rPr>
        <w:rFonts w:ascii="Symbol" w:hAnsi="Symbol" w:hint="default"/>
      </w:rPr>
    </w:lvl>
    <w:lvl w:ilvl="1" w:tplc="8F6A6878">
      <w:numFmt w:val="decimal"/>
      <w:lvlText w:val=""/>
      <w:lvlJc w:val="left"/>
    </w:lvl>
    <w:lvl w:ilvl="2" w:tplc="459E18E8">
      <w:numFmt w:val="decimal"/>
      <w:lvlText w:val=""/>
      <w:lvlJc w:val="left"/>
    </w:lvl>
    <w:lvl w:ilvl="3" w:tplc="FAFAE5D6">
      <w:numFmt w:val="decimal"/>
      <w:lvlText w:val=""/>
      <w:lvlJc w:val="left"/>
    </w:lvl>
    <w:lvl w:ilvl="4" w:tplc="E9EE0E56">
      <w:numFmt w:val="decimal"/>
      <w:lvlText w:val=""/>
      <w:lvlJc w:val="left"/>
    </w:lvl>
    <w:lvl w:ilvl="5" w:tplc="560459BE">
      <w:numFmt w:val="decimal"/>
      <w:lvlText w:val=""/>
      <w:lvlJc w:val="left"/>
    </w:lvl>
    <w:lvl w:ilvl="6" w:tplc="4EB4A478">
      <w:numFmt w:val="decimal"/>
      <w:lvlText w:val=""/>
      <w:lvlJc w:val="left"/>
    </w:lvl>
    <w:lvl w:ilvl="7" w:tplc="17600D36">
      <w:numFmt w:val="decimal"/>
      <w:lvlText w:val=""/>
      <w:lvlJc w:val="left"/>
    </w:lvl>
    <w:lvl w:ilvl="8" w:tplc="5484BD58">
      <w:numFmt w:val="decimal"/>
      <w:lvlText w:val=""/>
      <w:lvlJc w:val="left"/>
    </w:lvl>
  </w:abstractNum>
  <w:abstractNum w:abstractNumId="8" w15:restartNumberingAfterBreak="0">
    <w:nsid w:val="FFFFFF88"/>
    <w:multiLevelType w:val="hybridMultilevel"/>
    <w:tmpl w:val="77A80BA4"/>
    <w:lvl w:ilvl="0" w:tplc="5BAADDF8">
      <w:start w:val="1"/>
      <w:numFmt w:val="decimal"/>
      <w:lvlText w:val="%1."/>
      <w:lvlJc w:val="left"/>
      <w:pPr>
        <w:tabs>
          <w:tab w:val="num" w:pos="360"/>
        </w:tabs>
        <w:ind w:left="360" w:hanging="360"/>
      </w:pPr>
    </w:lvl>
    <w:lvl w:ilvl="1" w:tplc="193093F2">
      <w:numFmt w:val="decimal"/>
      <w:lvlText w:val=""/>
      <w:lvlJc w:val="left"/>
    </w:lvl>
    <w:lvl w:ilvl="2" w:tplc="3C96DA40">
      <w:numFmt w:val="decimal"/>
      <w:lvlText w:val=""/>
      <w:lvlJc w:val="left"/>
    </w:lvl>
    <w:lvl w:ilvl="3" w:tplc="71A43B2C">
      <w:numFmt w:val="decimal"/>
      <w:lvlText w:val=""/>
      <w:lvlJc w:val="left"/>
    </w:lvl>
    <w:lvl w:ilvl="4" w:tplc="818AEEE4">
      <w:numFmt w:val="decimal"/>
      <w:lvlText w:val=""/>
      <w:lvlJc w:val="left"/>
    </w:lvl>
    <w:lvl w:ilvl="5" w:tplc="26B2F21C">
      <w:numFmt w:val="decimal"/>
      <w:lvlText w:val=""/>
      <w:lvlJc w:val="left"/>
    </w:lvl>
    <w:lvl w:ilvl="6" w:tplc="A718C4FE">
      <w:numFmt w:val="decimal"/>
      <w:lvlText w:val=""/>
      <w:lvlJc w:val="left"/>
    </w:lvl>
    <w:lvl w:ilvl="7" w:tplc="C0A89692">
      <w:numFmt w:val="decimal"/>
      <w:lvlText w:val=""/>
      <w:lvlJc w:val="left"/>
    </w:lvl>
    <w:lvl w:ilvl="8" w:tplc="0EE6DBF8">
      <w:numFmt w:val="decimal"/>
      <w:lvlText w:val=""/>
      <w:lvlJc w:val="left"/>
    </w:lvl>
  </w:abstractNum>
  <w:abstractNum w:abstractNumId="9" w15:restartNumberingAfterBreak="0">
    <w:nsid w:val="FFFFFF89"/>
    <w:multiLevelType w:val="hybridMultilevel"/>
    <w:tmpl w:val="34C6EA80"/>
    <w:lvl w:ilvl="0" w:tplc="DC5A24D4">
      <w:start w:val="1"/>
      <w:numFmt w:val="bullet"/>
      <w:lvlText w:val=""/>
      <w:lvlJc w:val="left"/>
      <w:pPr>
        <w:tabs>
          <w:tab w:val="num" w:pos="360"/>
        </w:tabs>
        <w:ind w:left="360" w:hanging="360"/>
      </w:pPr>
      <w:rPr>
        <w:rFonts w:ascii="Symbol" w:hAnsi="Symbol" w:hint="default"/>
      </w:rPr>
    </w:lvl>
    <w:lvl w:ilvl="1" w:tplc="65E80A22">
      <w:numFmt w:val="decimal"/>
      <w:lvlText w:val=""/>
      <w:lvlJc w:val="left"/>
    </w:lvl>
    <w:lvl w:ilvl="2" w:tplc="22463392">
      <w:numFmt w:val="decimal"/>
      <w:lvlText w:val=""/>
      <w:lvlJc w:val="left"/>
    </w:lvl>
    <w:lvl w:ilvl="3" w:tplc="F15E4BE4">
      <w:numFmt w:val="decimal"/>
      <w:lvlText w:val=""/>
      <w:lvlJc w:val="left"/>
    </w:lvl>
    <w:lvl w:ilvl="4" w:tplc="D9E83CF4">
      <w:numFmt w:val="decimal"/>
      <w:lvlText w:val=""/>
      <w:lvlJc w:val="left"/>
    </w:lvl>
    <w:lvl w:ilvl="5" w:tplc="E2440FE4">
      <w:numFmt w:val="decimal"/>
      <w:lvlText w:val=""/>
      <w:lvlJc w:val="left"/>
    </w:lvl>
    <w:lvl w:ilvl="6" w:tplc="F95617DE">
      <w:numFmt w:val="decimal"/>
      <w:lvlText w:val=""/>
      <w:lvlJc w:val="left"/>
    </w:lvl>
    <w:lvl w:ilvl="7" w:tplc="1EE8FED8">
      <w:numFmt w:val="decimal"/>
      <w:lvlText w:val=""/>
      <w:lvlJc w:val="left"/>
    </w:lvl>
    <w:lvl w:ilvl="8" w:tplc="5D8E7770">
      <w:numFmt w:val="decimal"/>
      <w:lvlText w:val=""/>
      <w:lvlJc w:val="left"/>
    </w:lvl>
  </w:abstractNum>
  <w:abstractNum w:abstractNumId="10" w15:restartNumberingAfterBreak="0">
    <w:nsid w:val="03452C58"/>
    <w:multiLevelType w:val="hybridMultilevel"/>
    <w:tmpl w:val="D0E6AD80"/>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1" w15:restartNumberingAfterBreak="0">
    <w:nsid w:val="08DE6D5F"/>
    <w:multiLevelType w:val="hybridMultilevel"/>
    <w:tmpl w:val="3AE02D7A"/>
    <w:lvl w:ilvl="0" w:tplc="0C09000F">
      <w:start w:val="1"/>
      <w:numFmt w:val="decimal"/>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2" w15:restartNumberingAfterBreak="0">
    <w:nsid w:val="0A620A0D"/>
    <w:multiLevelType w:val="hybridMultilevel"/>
    <w:tmpl w:val="83DC2B12"/>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3" w15:restartNumberingAfterBreak="0">
    <w:nsid w:val="0D39638F"/>
    <w:multiLevelType w:val="hybridMultilevel"/>
    <w:tmpl w:val="5E10FB56"/>
    <w:lvl w:ilvl="0" w:tplc="0C090001">
      <w:start w:val="1"/>
      <w:numFmt w:val="bullet"/>
      <w:lvlText w:val=""/>
      <w:lvlJc w:val="left"/>
      <w:pPr>
        <w:ind w:left="774" w:hanging="360"/>
      </w:pPr>
      <w:rPr>
        <w:rFonts w:ascii="Symbol" w:hAnsi="Symbol" w:hint="default"/>
      </w:rPr>
    </w:lvl>
    <w:lvl w:ilvl="1" w:tplc="0C090003" w:tentative="1">
      <w:start w:val="1"/>
      <w:numFmt w:val="bullet"/>
      <w:lvlText w:val="o"/>
      <w:lvlJc w:val="left"/>
      <w:pPr>
        <w:ind w:left="1494" w:hanging="360"/>
      </w:pPr>
      <w:rPr>
        <w:rFonts w:ascii="Courier New" w:hAnsi="Courier New" w:cs="Courier New" w:hint="default"/>
      </w:rPr>
    </w:lvl>
    <w:lvl w:ilvl="2" w:tplc="0C090005" w:tentative="1">
      <w:start w:val="1"/>
      <w:numFmt w:val="bullet"/>
      <w:lvlText w:val=""/>
      <w:lvlJc w:val="left"/>
      <w:pPr>
        <w:ind w:left="2214" w:hanging="360"/>
      </w:pPr>
      <w:rPr>
        <w:rFonts w:ascii="Wingdings" w:hAnsi="Wingdings" w:hint="default"/>
      </w:rPr>
    </w:lvl>
    <w:lvl w:ilvl="3" w:tplc="0C090001" w:tentative="1">
      <w:start w:val="1"/>
      <w:numFmt w:val="bullet"/>
      <w:lvlText w:val=""/>
      <w:lvlJc w:val="left"/>
      <w:pPr>
        <w:ind w:left="2934" w:hanging="360"/>
      </w:pPr>
      <w:rPr>
        <w:rFonts w:ascii="Symbol" w:hAnsi="Symbol" w:hint="default"/>
      </w:rPr>
    </w:lvl>
    <w:lvl w:ilvl="4" w:tplc="0C090003" w:tentative="1">
      <w:start w:val="1"/>
      <w:numFmt w:val="bullet"/>
      <w:lvlText w:val="o"/>
      <w:lvlJc w:val="left"/>
      <w:pPr>
        <w:ind w:left="3654" w:hanging="360"/>
      </w:pPr>
      <w:rPr>
        <w:rFonts w:ascii="Courier New" w:hAnsi="Courier New" w:cs="Courier New" w:hint="default"/>
      </w:rPr>
    </w:lvl>
    <w:lvl w:ilvl="5" w:tplc="0C090005" w:tentative="1">
      <w:start w:val="1"/>
      <w:numFmt w:val="bullet"/>
      <w:lvlText w:val=""/>
      <w:lvlJc w:val="left"/>
      <w:pPr>
        <w:ind w:left="4374" w:hanging="360"/>
      </w:pPr>
      <w:rPr>
        <w:rFonts w:ascii="Wingdings" w:hAnsi="Wingdings" w:hint="default"/>
      </w:rPr>
    </w:lvl>
    <w:lvl w:ilvl="6" w:tplc="0C090001" w:tentative="1">
      <w:start w:val="1"/>
      <w:numFmt w:val="bullet"/>
      <w:lvlText w:val=""/>
      <w:lvlJc w:val="left"/>
      <w:pPr>
        <w:ind w:left="5094" w:hanging="360"/>
      </w:pPr>
      <w:rPr>
        <w:rFonts w:ascii="Symbol" w:hAnsi="Symbol" w:hint="default"/>
      </w:rPr>
    </w:lvl>
    <w:lvl w:ilvl="7" w:tplc="0C090003" w:tentative="1">
      <w:start w:val="1"/>
      <w:numFmt w:val="bullet"/>
      <w:lvlText w:val="o"/>
      <w:lvlJc w:val="left"/>
      <w:pPr>
        <w:ind w:left="5814" w:hanging="360"/>
      </w:pPr>
      <w:rPr>
        <w:rFonts w:ascii="Courier New" w:hAnsi="Courier New" w:cs="Courier New" w:hint="default"/>
      </w:rPr>
    </w:lvl>
    <w:lvl w:ilvl="8" w:tplc="0C090005" w:tentative="1">
      <w:start w:val="1"/>
      <w:numFmt w:val="bullet"/>
      <w:lvlText w:val=""/>
      <w:lvlJc w:val="left"/>
      <w:pPr>
        <w:ind w:left="6534" w:hanging="360"/>
      </w:pPr>
      <w:rPr>
        <w:rFonts w:ascii="Wingdings" w:hAnsi="Wingdings" w:hint="default"/>
      </w:rPr>
    </w:lvl>
  </w:abstractNum>
  <w:abstractNum w:abstractNumId="14" w15:restartNumberingAfterBreak="0">
    <w:nsid w:val="11620E8D"/>
    <w:multiLevelType w:val="hybridMultilevel"/>
    <w:tmpl w:val="D1CC19BC"/>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5" w15:restartNumberingAfterBreak="0">
    <w:nsid w:val="13E208EF"/>
    <w:multiLevelType w:val="hybridMultilevel"/>
    <w:tmpl w:val="D05E2D6A"/>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6" w15:restartNumberingAfterBreak="0">
    <w:nsid w:val="148A336E"/>
    <w:multiLevelType w:val="hybridMultilevel"/>
    <w:tmpl w:val="642427F8"/>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7" w15:restartNumberingAfterBreak="0">
    <w:nsid w:val="18360054"/>
    <w:multiLevelType w:val="hybridMultilevel"/>
    <w:tmpl w:val="773EF66A"/>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8" w15:restartNumberingAfterBreak="0">
    <w:nsid w:val="18AC2AE8"/>
    <w:multiLevelType w:val="hybridMultilevel"/>
    <w:tmpl w:val="86B8DD06"/>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9" w15:restartNumberingAfterBreak="0">
    <w:nsid w:val="195C1E8C"/>
    <w:multiLevelType w:val="hybridMultilevel"/>
    <w:tmpl w:val="32A089AA"/>
    <w:lvl w:ilvl="0" w:tplc="1C09000F">
      <w:start w:val="1"/>
      <w:numFmt w:val="decimal"/>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20" w15:restartNumberingAfterBreak="0">
    <w:nsid w:val="1D377529"/>
    <w:multiLevelType w:val="hybridMultilevel"/>
    <w:tmpl w:val="CD9439C6"/>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1" w15:restartNumberingAfterBreak="0">
    <w:nsid w:val="1D4E6E3A"/>
    <w:multiLevelType w:val="hybridMultilevel"/>
    <w:tmpl w:val="11462238"/>
    <w:lvl w:ilvl="0" w:tplc="0C090001">
      <w:start w:val="1"/>
      <w:numFmt w:val="bulle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2" w15:restartNumberingAfterBreak="0">
    <w:nsid w:val="1F4F626F"/>
    <w:multiLevelType w:val="hybridMultilevel"/>
    <w:tmpl w:val="18EA225A"/>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23" w15:restartNumberingAfterBreak="0">
    <w:nsid w:val="235A62D8"/>
    <w:multiLevelType w:val="hybridMultilevel"/>
    <w:tmpl w:val="8B469B06"/>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4" w15:restartNumberingAfterBreak="0">
    <w:nsid w:val="24AC2354"/>
    <w:multiLevelType w:val="hybridMultilevel"/>
    <w:tmpl w:val="1D968A22"/>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5" w15:restartNumberingAfterBreak="0">
    <w:nsid w:val="25B13F36"/>
    <w:multiLevelType w:val="hybridMultilevel"/>
    <w:tmpl w:val="5EF2BC86"/>
    <w:lvl w:ilvl="0" w:tplc="1C09000F">
      <w:start w:val="1"/>
      <w:numFmt w:val="decimal"/>
      <w:lvlText w:val="%1."/>
      <w:lvlJc w:val="left"/>
      <w:pPr>
        <w:ind w:left="720" w:hanging="360"/>
      </w:p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26" w15:restartNumberingAfterBreak="0">
    <w:nsid w:val="2BFD4B6B"/>
    <w:multiLevelType w:val="hybridMultilevel"/>
    <w:tmpl w:val="2F2271FE"/>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7" w15:restartNumberingAfterBreak="0">
    <w:nsid w:val="30A73406"/>
    <w:multiLevelType w:val="hybridMultilevel"/>
    <w:tmpl w:val="2F1EFA72"/>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8" w15:restartNumberingAfterBreak="0">
    <w:nsid w:val="32E713E4"/>
    <w:multiLevelType w:val="hybridMultilevel"/>
    <w:tmpl w:val="76ECA8CA"/>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9" w15:restartNumberingAfterBreak="0">
    <w:nsid w:val="437C20A8"/>
    <w:multiLevelType w:val="hybridMultilevel"/>
    <w:tmpl w:val="0B6A4512"/>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0" w15:restartNumberingAfterBreak="0">
    <w:nsid w:val="47D85DC5"/>
    <w:multiLevelType w:val="hybridMultilevel"/>
    <w:tmpl w:val="2744AFA0"/>
    <w:lvl w:ilvl="0" w:tplc="0C090001">
      <w:start w:val="1"/>
      <w:numFmt w:val="bulle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start w:val="1"/>
      <w:numFmt w:val="bullet"/>
      <w:lvlText w:val=""/>
      <w:lvlJc w:val="left"/>
      <w:pPr>
        <w:ind w:left="2160" w:hanging="360"/>
      </w:pPr>
      <w:rPr>
        <w:rFonts w:ascii="Wingdings" w:hAnsi="Wingdings" w:hint="default"/>
      </w:rPr>
    </w:lvl>
    <w:lvl w:ilvl="3" w:tplc="0C090001">
      <w:start w:val="1"/>
      <w:numFmt w:val="bullet"/>
      <w:lvlText w:val=""/>
      <w:lvlJc w:val="left"/>
      <w:pPr>
        <w:ind w:left="2880" w:hanging="360"/>
      </w:pPr>
      <w:rPr>
        <w:rFonts w:ascii="Symbol" w:hAnsi="Symbol" w:hint="default"/>
      </w:rPr>
    </w:lvl>
    <w:lvl w:ilvl="4" w:tplc="0C090003">
      <w:start w:val="1"/>
      <w:numFmt w:val="bullet"/>
      <w:lvlText w:val="o"/>
      <w:lvlJc w:val="left"/>
      <w:pPr>
        <w:ind w:left="3600" w:hanging="360"/>
      </w:pPr>
      <w:rPr>
        <w:rFonts w:ascii="Courier New" w:hAnsi="Courier New" w:cs="Courier New" w:hint="default"/>
      </w:rPr>
    </w:lvl>
    <w:lvl w:ilvl="5" w:tplc="0C090005">
      <w:start w:val="1"/>
      <w:numFmt w:val="bullet"/>
      <w:lvlText w:val=""/>
      <w:lvlJc w:val="left"/>
      <w:pPr>
        <w:ind w:left="4320" w:hanging="360"/>
      </w:pPr>
      <w:rPr>
        <w:rFonts w:ascii="Wingdings" w:hAnsi="Wingdings" w:hint="default"/>
      </w:rPr>
    </w:lvl>
    <w:lvl w:ilvl="6" w:tplc="0C090001">
      <w:start w:val="1"/>
      <w:numFmt w:val="bullet"/>
      <w:lvlText w:val=""/>
      <w:lvlJc w:val="left"/>
      <w:pPr>
        <w:ind w:left="5040" w:hanging="360"/>
      </w:pPr>
      <w:rPr>
        <w:rFonts w:ascii="Symbol" w:hAnsi="Symbol" w:hint="default"/>
      </w:rPr>
    </w:lvl>
    <w:lvl w:ilvl="7" w:tplc="0C090003">
      <w:start w:val="1"/>
      <w:numFmt w:val="bullet"/>
      <w:lvlText w:val="o"/>
      <w:lvlJc w:val="left"/>
      <w:pPr>
        <w:ind w:left="5760" w:hanging="360"/>
      </w:pPr>
      <w:rPr>
        <w:rFonts w:ascii="Courier New" w:hAnsi="Courier New" w:cs="Courier New" w:hint="default"/>
      </w:rPr>
    </w:lvl>
    <w:lvl w:ilvl="8" w:tplc="0C090005">
      <w:start w:val="1"/>
      <w:numFmt w:val="bullet"/>
      <w:lvlText w:val=""/>
      <w:lvlJc w:val="left"/>
      <w:pPr>
        <w:ind w:left="6480" w:hanging="360"/>
      </w:pPr>
      <w:rPr>
        <w:rFonts w:ascii="Wingdings" w:hAnsi="Wingdings" w:hint="default"/>
      </w:rPr>
    </w:lvl>
  </w:abstractNum>
  <w:abstractNum w:abstractNumId="31" w15:restartNumberingAfterBreak="0">
    <w:nsid w:val="4B111CF9"/>
    <w:multiLevelType w:val="hybridMultilevel"/>
    <w:tmpl w:val="55ECBAE4"/>
    <w:lvl w:ilvl="0" w:tplc="0EF64D28">
      <w:numFmt w:val="bullet"/>
      <w:lvlText w:val="•"/>
      <w:lvlJc w:val="left"/>
      <w:pPr>
        <w:ind w:left="774" w:hanging="360"/>
      </w:pPr>
      <w:rPr>
        <w:rFonts w:ascii="Calibri" w:eastAsiaTheme="minorHAnsi" w:hAnsi="Calibri" w:cs="Calibri" w:hint="default"/>
      </w:rPr>
    </w:lvl>
    <w:lvl w:ilvl="1" w:tplc="1C090003" w:tentative="1">
      <w:start w:val="1"/>
      <w:numFmt w:val="bullet"/>
      <w:lvlText w:val="o"/>
      <w:lvlJc w:val="left"/>
      <w:pPr>
        <w:ind w:left="1494" w:hanging="360"/>
      </w:pPr>
      <w:rPr>
        <w:rFonts w:ascii="Courier New" w:hAnsi="Courier New" w:cs="Courier New" w:hint="default"/>
      </w:rPr>
    </w:lvl>
    <w:lvl w:ilvl="2" w:tplc="1C090005" w:tentative="1">
      <w:start w:val="1"/>
      <w:numFmt w:val="bullet"/>
      <w:lvlText w:val=""/>
      <w:lvlJc w:val="left"/>
      <w:pPr>
        <w:ind w:left="2214" w:hanging="360"/>
      </w:pPr>
      <w:rPr>
        <w:rFonts w:ascii="Wingdings" w:hAnsi="Wingdings" w:hint="default"/>
      </w:rPr>
    </w:lvl>
    <w:lvl w:ilvl="3" w:tplc="1C090001" w:tentative="1">
      <w:start w:val="1"/>
      <w:numFmt w:val="bullet"/>
      <w:lvlText w:val=""/>
      <w:lvlJc w:val="left"/>
      <w:pPr>
        <w:ind w:left="2934" w:hanging="360"/>
      </w:pPr>
      <w:rPr>
        <w:rFonts w:ascii="Symbol" w:hAnsi="Symbol" w:hint="default"/>
      </w:rPr>
    </w:lvl>
    <w:lvl w:ilvl="4" w:tplc="1C090003" w:tentative="1">
      <w:start w:val="1"/>
      <w:numFmt w:val="bullet"/>
      <w:lvlText w:val="o"/>
      <w:lvlJc w:val="left"/>
      <w:pPr>
        <w:ind w:left="3654" w:hanging="360"/>
      </w:pPr>
      <w:rPr>
        <w:rFonts w:ascii="Courier New" w:hAnsi="Courier New" w:cs="Courier New" w:hint="default"/>
      </w:rPr>
    </w:lvl>
    <w:lvl w:ilvl="5" w:tplc="1C090005" w:tentative="1">
      <w:start w:val="1"/>
      <w:numFmt w:val="bullet"/>
      <w:lvlText w:val=""/>
      <w:lvlJc w:val="left"/>
      <w:pPr>
        <w:ind w:left="4374" w:hanging="360"/>
      </w:pPr>
      <w:rPr>
        <w:rFonts w:ascii="Wingdings" w:hAnsi="Wingdings" w:hint="default"/>
      </w:rPr>
    </w:lvl>
    <w:lvl w:ilvl="6" w:tplc="1C090001" w:tentative="1">
      <w:start w:val="1"/>
      <w:numFmt w:val="bullet"/>
      <w:lvlText w:val=""/>
      <w:lvlJc w:val="left"/>
      <w:pPr>
        <w:ind w:left="5094" w:hanging="360"/>
      </w:pPr>
      <w:rPr>
        <w:rFonts w:ascii="Symbol" w:hAnsi="Symbol" w:hint="default"/>
      </w:rPr>
    </w:lvl>
    <w:lvl w:ilvl="7" w:tplc="1C090003" w:tentative="1">
      <w:start w:val="1"/>
      <w:numFmt w:val="bullet"/>
      <w:lvlText w:val="o"/>
      <w:lvlJc w:val="left"/>
      <w:pPr>
        <w:ind w:left="5814" w:hanging="360"/>
      </w:pPr>
      <w:rPr>
        <w:rFonts w:ascii="Courier New" w:hAnsi="Courier New" w:cs="Courier New" w:hint="default"/>
      </w:rPr>
    </w:lvl>
    <w:lvl w:ilvl="8" w:tplc="1C090005" w:tentative="1">
      <w:start w:val="1"/>
      <w:numFmt w:val="bullet"/>
      <w:lvlText w:val=""/>
      <w:lvlJc w:val="left"/>
      <w:pPr>
        <w:ind w:left="6534" w:hanging="360"/>
      </w:pPr>
      <w:rPr>
        <w:rFonts w:ascii="Wingdings" w:hAnsi="Wingdings" w:hint="default"/>
      </w:rPr>
    </w:lvl>
  </w:abstractNum>
  <w:abstractNum w:abstractNumId="32" w15:restartNumberingAfterBreak="0">
    <w:nsid w:val="4EF964CC"/>
    <w:multiLevelType w:val="multilevel"/>
    <w:tmpl w:val="80F6C012"/>
    <w:lvl w:ilvl="0">
      <w:start w:val="1"/>
      <w:numFmt w:val="decimal"/>
      <w:pStyle w:val="steps"/>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3" w15:restartNumberingAfterBreak="0">
    <w:nsid w:val="4FD71F28"/>
    <w:multiLevelType w:val="hybridMultilevel"/>
    <w:tmpl w:val="E9B2D67A"/>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4" w15:restartNumberingAfterBreak="0">
    <w:nsid w:val="50D66881"/>
    <w:multiLevelType w:val="hybridMultilevel"/>
    <w:tmpl w:val="F5869F9A"/>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35" w15:restartNumberingAfterBreak="0">
    <w:nsid w:val="546E503C"/>
    <w:multiLevelType w:val="hybridMultilevel"/>
    <w:tmpl w:val="9BFE08DA"/>
    <w:lvl w:ilvl="0" w:tplc="0C09000F">
      <w:start w:val="1"/>
      <w:numFmt w:val="decimal"/>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36" w15:restartNumberingAfterBreak="0">
    <w:nsid w:val="550442D8"/>
    <w:multiLevelType w:val="hybridMultilevel"/>
    <w:tmpl w:val="C166F532"/>
    <w:lvl w:ilvl="0" w:tplc="F672FC3A">
      <w:start w:val="1"/>
      <w:numFmt w:val="decimal"/>
      <w:lvlText w:val="%1."/>
      <w:lvlJc w:val="left"/>
      <w:pPr>
        <w:ind w:left="810" w:hanging="45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37" w15:restartNumberingAfterBreak="0">
    <w:nsid w:val="5E8E2C9F"/>
    <w:multiLevelType w:val="hybridMultilevel"/>
    <w:tmpl w:val="AB2AE926"/>
    <w:lvl w:ilvl="0" w:tplc="638E9F82">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38" w15:restartNumberingAfterBreak="0">
    <w:nsid w:val="63CE2FAB"/>
    <w:multiLevelType w:val="hybridMultilevel"/>
    <w:tmpl w:val="A1EC6444"/>
    <w:lvl w:ilvl="0" w:tplc="9FE21720">
      <w:start w:val="4"/>
      <w:numFmt w:val="bullet"/>
      <w:lvlText w:val="-"/>
      <w:lvlJc w:val="left"/>
      <w:pPr>
        <w:ind w:left="720" w:hanging="360"/>
      </w:pPr>
      <w:rPr>
        <w:rFonts w:ascii="Arial" w:eastAsiaTheme="minorHAnsi" w:hAnsi="Arial" w:cs="Aria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39" w15:restartNumberingAfterBreak="0">
    <w:nsid w:val="63DD5597"/>
    <w:multiLevelType w:val="multilevel"/>
    <w:tmpl w:val="0B504676"/>
    <w:lvl w:ilvl="0">
      <w:start w:val="1"/>
      <w:numFmt w:val="decimal"/>
      <w:pStyle w:val="Heading1"/>
      <w:lvlText w:val="%1."/>
      <w:lvlJc w:val="left"/>
      <w:pPr>
        <w:ind w:left="810" w:hanging="450"/>
      </w:pPr>
      <w:rPr>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decimal"/>
      <w:pStyle w:val="Heading2"/>
      <w:isLgl/>
      <w:lvlText w:val="%1.%2"/>
      <w:lvlJc w:val="left"/>
      <w:pPr>
        <w:ind w:left="1080" w:hanging="720"/>
      </w:pPr>
      <w:rPr>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800" w:hanging="1440"/>
      </w:pPr>
      <w:rPr>
        <w:rFonts w:hint="default"/>
      </w:rPr>
    </w:lvl>
    <w:lvl w:ilvl="5">
      <w:start w:val="1"/>
      <w:numFmt w:val="decimal"/>
      <w:isLgl/>
      <w:lvlText w:val="%1.%2.%3.%4.%5.%6"/>
      <w:lvlJc w:val="left"/>
      <w:pPr>
        <w:ind w:left="2160" w:hanging="180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520" w:hanging="2160"/>
      </w:pPr>
      <w:rPr>
        <w:rFonts w:hint="default"/>
      </w:rPr>
    </w:lvl>
    <w:lvl w:ilvl="8">
      <w:start w:val="1"/>
      <w:numFmt w:val="decimal"/>
      <w:isLgl/>
      <w:lvlText w:val="%1.%2.%3.%4.%5.%6.%7.%8.%9"/>
      <w:lvlJc w:val="left"/>
      <w:pPr>
        <w:ind w:left="2880" w:hanging="2520"/>
      </w:pPr>
      <w:rPr>
        <w:rFonts w:hint="default"/>
      </w:rPr>
    </w:lvl>
  </w:abstractNum>
  <w:abstractNum w:abstractNumId="40" w15:restartNumberingAfterBreak="0">
    <w:nsid w:val="6B9B64F6"/>
    <w:multiLevelType w:val="hybridMultilevel"/>
    <w:tmpl w:val="E0B65BC2"/>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41" w15:restartNumberingAfterBreak="0">
    <w:nsid w:val="6D7B5C12"/>
    <w:multiLevelType w:val="hybridMultilevel"/>
    <w:tmpl w:val="BC325B40"/>
    <w:lvl w:ilvl="0" w:tplc="0C090001">
      <w:start w:val="1"/>
      <w:numFmt w:val="bullet"/>
      <w:lvlText w:val=""/>
      <w:lvlJc w:val="left"/>
      <w:pPr>
        <w:ind w:left="774" w:hanging="360"/>
      </w:pPr>
      <w:rPr>
        <w:rFonts w:ascii="Symbol" w:hAnsi="Symbol" w:hint="default"/>
      </w:rPr>
    </w:lvl>
    <w:lvl w:ilvl="1" w:tplc="0C090003" w:tentative="1">
      <w:start w:val="1"/>
      <w:numFmt w:val="bullet"/>
      <w:lvlText w:val="o"/>
      <w:lvlJc w:val="left"/>
      <w:pPr>
        <w:ind w:left="1494" w:hanging="360"/>
      </w:pPr>
      <w:rPr>
        <w:rFonts w:ascii="Courier New" w:hAnsi="Courier New" w:cs="Courier New" w:hint="default"/>
      </w:rPr>
    </w:lvl>
    <w:lvl w:ilvl="2" w:tplc="0C090005" w:tentative="1">
      <w:start w:val="1"/>
      <w:numFmt w:val="bullet"/>
      <w:lvlText w:val=""/>
      <w:lvlJc w:val="left"/>
      <w:pPr>
        <w:ind w:left="2214" w:hanging="360"/>
      </w:pPr>
      <w:rPr>
        <w:rFonts w:ascii="Wingdings" w:hAnsi="Wingdings" w:hint="default"/>
      </w:rPr>
    </w:lvl>
    <w:lvl w:ilvl="3" w:tplc="0C090001" w:tentative="1">
      <w:start w:val="1"/>
      <w:numFmt w:val="bullet"/>
      <w:lvlText w:val=""/>
      <w:lvlJc w:val="left"/>
      <w:pPr>
        <w:ind w:left="2934" w:hanging="360"/>
      </w:pPr>
      <w:rPr>
        <w:rFonts w:ascii="Symbol" w:hAnsi="Symbol" w:hint="default"/>
      </w:rPr>
    </w:lvl>
    <w:lvl w:ilvl="4" w:tplc="0C090003" w:tentative="1">
      <w:start w:val="1"/>
      <w:numFmt w:val="bullet"/>
      <w:lvlText w:val="o"/>
      <w:lvlJc w:val="left"/>
      <w:pPr>
        <w:ind w:left="3654" w:hanging="360"/>
      </w:pPr>
      <w:rPr>
        <w:rFonts w:ascii="Courier New" w:hAnsi="Courier New" w:cs="Courier New" w:hint="default"/>
      </w:rPr>
    </w:lvl>
    <w:lvl w:ilvl="5" w:tplc="0C090005" w:tentative="1">
      <w:start w:val="1"/>
      <w:numFmt w:val="bullet"/>
      <w:lvlText w:val=""/>
      <w:lvlJc w:val="left"/>
      <w:pPr>
        <w:ind w:left="4374" w:hanging="360"/>
      </w:pPr>
      <w:rPr>
        <w:rFonts w:ascii="Wingdings" w:hAnsi="Wingdings" w:hint="default"/>
      </w:rPr>
    </w:lvl>
    <w:lvl w:ilvl="6" w:tplc="0C090001" w:tentative="1">
      <w:start w:val="1"/>
      <w:numFmt w:val="bullet"/>
      <w:lvlText w:val=""/>
      <w:lvlJc w:val="left"/>
      <w:pPr>
        <w:ind w:left="5094" w:hanging="360"/>
      </w:pPr>
      <w:rPr>
        <w:rFonts w:ascii="Symbol" w:hAnsi="Symbol" w:hint="default"/>
      </w:rPr>
    </w:lvl>
    <w:lvl w:ilvl="7" w:tplc="0C090003" w:tentative="1">
      <w:start w:val="1"/>
      <w:numFmt w:val="bullet"/>
      <w:lvlText w:val="o"/>
      <w:lvlJc w:val="left"/>
      <w:pPr>
        <w:ind w:left="5814" w:hanging="360"/>
      </w:pPr>
      <w:rPr>
        <w:rFonts w:ascii="Courier New" w:hAnsi="Courier New" w:cs="Courier New" w:hint="default"/>
      </w:rPr>
    </w:lvl>
    <w:lvl w:ilvl="8" w:tplc="0C090005" w:tentative="1">
      <w:start w:val="1"/>
      <w:numFmt w:val="bullet"/>
      <w:lvlText w:val=""/>
      <w:lvlJc w:val="left"/>
      <w:pPr>
        <w:ind w:left="6534" w:hanging="360"/>
      </w:pPr>
      <w:rPr>
        <w:rFonts w:ascii="Wingdings" w:hAnsi="Wingdings" w:hint="default"/>
      </w:rPr>
    </w:lvl>
  </w:abstractNum>
  <w:abstractNum w:abstractNumId="42" w15:restartNumberingAfterBreak="0">
    <w:nsid w:val="6DBA528F"/>
    <w:multiLevelType w:val="hybridMultilevel"/>
    <w:tmpl w:val="03D8B654"/>
    <w:lvl w:ilvl="0" w:tplc="638E9F82">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43" w15:restartNumberingAfterBreak="0">
    <w:nsid w:val="7B3A2F68"/>
    <w:multiLevelType w:val="hybridMultilevel"/>
    <w:tmpl w:val="C4161A54"/>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44" w15:restartNumberingAfterBreak="0">
    <w:nsid w:val="7C023699"/>
    <w:multiLevelType w:val="hybridMultilevel"/>
    <w:tmpl w:val="A420DB6C"/>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num w:numId="1">
    <w:abstractNumId w:val="21"/>
  </w:num>
  <w:num w:numId="2">
    <w:abstractNumId w:val="43"/>
  </w:num>
  <w:num w:numId="3">
    <w:abstractNumId w:val="30"/>
  </w:num>
  <w:num w:numId="4">
    <w:abstractNumId w:val="15"/>
  </w:num>
  <w:num w:numId="5">
    <w:abstractNumId w:val="40"/>
  </w:num>
  <w:num w:numId="6">
    <w:abstractNumId w:val="17"/>
  </w:num>
  <w:num w:numId="7">
    <w:abstractNumId w:val="13"/>
  </w:num>
  <w:num w:numId="8">
    <w:abstractNumId w:val="23"/>
  </w:num>
  <w:num w:numId="9">
    <w:abstractNumId w:val="35"/>
  </w:num>
  <w:num w:numId="10">
    <w:abstractNumId w:val="41"/>
  </w:num>
  <w:num w:numId="11">
    <w:abstractNumId w:val="28"/>
  </w:num>
  <w:num w:numId="12">
    <w:abstractNumId w:val="11"/>
  </w:num>
  <w:num w:numId="13">
    <w:abstractNumId w:val="29"/>
  </w:num>
  <w:num w:numId="14">
    <w:abstractNumId w:val="14"/>
  </w:num>
  <w:num w:numId="15">
    <w:abstractNumId w:val="27"/>
  </w:num>
  <w:num w:numId="16">
    <w:abstractNumId w:val="20"/>
  </w:num>
  <w:num w:numId="17">
    <w:abstractNumId w:val="24"/>
  </w:num>
  <w:num w:numId="18">
    <w:abstractNumId w:val="10"/>
  </w:num>
  <w:num w:numId="19">
    <w:abstractNumId w:val="26"/>
  </w:num>
  <w:num w:numId="20">
    <w:abstractNumId w:val="9"/>
  </w:num>
  <w:num w:numId="21">
    <w:abstractNumId w:val="7"/>
  </w:num>
  <w:num w:numId="22">
    <w:abstractNumId w:val="6"/>
  </w:num>
  <w:num w:numId="23">
    <w:abstractNumId w:val="5"/>
  </w:num>
  <w:num w:numId="24">
    <w:abstractNumId w:val="4"/>
  </w:num>
  <w:num w:numId="25">
    <w:abstractNumId w:val="8"/>
  </w:num>
  <w:num w:numId="26">
    <w:abstractNumId w:val="3"/>
  </w:num>
  <w:num w:numId="27">
    <w:abstractNumId w:val="2"/>
  </w:num>
  <w:num w:numId="28">
    <w:abstractNumId w:val="1"/>
  </w:num>
  <w:num w:numId="29">
    <w:abstractNumId w:val="0"/>
  </w:num>
  <w:num w:numId="30">
    <w:abstractNumId w:val="33"/>
  </w:num>
  <w:num w:numId="31">
    <w:abstractNumId w:val="31"/>
  </w:num>
  <w:num w:numId="32">
    <w:abstractNumId w:val="32"/>
  </w:num>
  <w:num w:numId="33">
    <w:abstractNumId w:val="44"/>
  </w:num>
  <w:num w:numId="34">
    <w:abstractNumId w:val="36"/>
  </w:num>
  <w:num w:numId="35">
    <w:abstractNumId w:val="39"/>
  </w:num>
  <w:num w:numId="36">
    <w:abstractNumId w:val="3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abstractNumId w:val="39"/>
  </w:num>
  <w:num w:numId="38">
    <w:abstractNumId w:val="3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
    <w:abstractNumId w:val="22"/>
  </w:num>
  <w:num w:numId="40">
    <w:abstractNumId w:val="34"/>
  </w:num>
  <w:num w:numId="41">
    <w:abstractNumId w:val="25"/>
  </w:num>
  <w:num w:numId="42">
    <w:abstractNumId w:val="37"/>
  </w:num>
  <w:num w:numId="43">
    <w:abstractNumId w:val="42"/>
  </w:num>
  <w:num w:numId="44">
    <w:abstractNumId w:val="19"/>
  </w:num>
  <w:num w:numId="45">
    <w:abstractNumId w:val="16"/>
  </w:num>
  <w:num w:numId="46">
    <w:abstractNumId w:val="18"/>
  </w:num>
  <w:num w:numId="47">
    <w:abstractNumId w:val="12"/>
  </w:num>
  <w:num w:numId="48">
    <w:abstractNumId w:val="3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2"/>
  <w:proofState w:spelling="clean" w:grammar="clean"/>
  <w:attachedTemplate r:id="rId1"/>
  <w:stylePaneFormatFilter w:val="1024" w:allStyles="0" w:customStyles="0" w:latentStyles="1" w:stylesInUse="0" w:headingStyles="1" w:numberingStyles="0" w:tableStyles="0" w:directFormattingOnRuns="0" w:directFormattingOnParagraphs="0" w:directFormattingOnNumbering="0" w:directFormattingOnTables="0" w:clearFormatting="1" w:top3HeadingStyles="0" w:visibleStyles="0" w:alternateStyleNames="0"/>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11256"/>
    <w:rsid w:val="0001000B"/>
    <w:rsid w:val="00010CE0"/>
    <w:rsid w:val="000164A9"/>
    <w:rsid w:val="00021B3A"/>
    <w:rsid w:val="00024E8D"/>
    <w:rsid w:val="00031342"/>
    <w:rsid w:val="000315D9"/>
    <w:rsid w:val="00031CFD"/>
    <w:rsid w:val="00044190"/>
    <w:rsid w:val="00045D80"/>
    <w:rsid w:val="000664BA"/>
    <w:rsid w:val="000706DA"/>
    <w:rsid w:val="000709E0"/>
    <w:rsid w:val="000731F7"/>
    <w:rsid w:val="00075D53"/>
    <w:rsid w:val="000769EE"/>
    <w:rsid w:val="000770DE"/>
    <w:rsid w:val="00080485"/>
    <w:rsid w:val="00084CC0"/>
    <w:rsid w:val="00085468"/>
    <w:rsid w:val="00085BF7"/>
    <w:rsid w:val="00090FBB"/>
    <w:rsid w:val="00095ACD"/>
    <w:rsid w:val="000A06EA"/>
    <w:rsid w:val="000A09D3"/>
    <w:rsid w:val="000A2EC7"/>
    <w:rsid w:val="000A3E46"/>
    <w:rsid w:val="000A6AA3"/>
    <w:rsid w:val="000B39DB"/>
    <w:rsid w:val="000B3CAE"/>
    <w:rsid w:val="000B4D06"/>
    <w:rsid w:val="000B4EE4"/>
    <w:rsid w:val="000B5A8C"/>
    <w:rsid w:val="000C5147"/>
    <w:rsid w:val="000D1D04"/>
    <w:rsid w:val="000E09EA"/>
    <w:rsid w:val="000E2328"/>
    <w:rsid w:val="000E2510"/>
    <w:rsid w:val="000E3581"/>
    <w:rsid w:val="000F2905"/>
    <w:rsid w:val="001209D8"/>
    <w:rsid w:val="00120BAA"/>
    <w:rsid w:val="00123245"/>
    <w:rsid w:val="00124B27"/>
    <w:rsid w:val="0013171C"/>
    <w:rsid w:val="00131B21"/>
    <w:rsid w:val="0013449C"/>
    <w:rsid w:val="001349DC"/>
    <w:rsid w:val="00136768"/>
    <w:rsid w:val="001377DC"/>
    <w:rsid w:val="00141D3A"/>
    <w:rsid w:val="00142A31"/>
    <w:rsid w:val="00156B0E"/>
    <w:rsid w:val="00160718"/>
    <w:rsid w:val="00161D87"/>
    <w:rsid w:val="00173CB7"/>
    <w:rsid w:val="00177DD6"/>
    <w:rsid w:val="001971B9"/>
    <w:rsid w:val="001A15AF"/>
    <w:rsid w:val="001A2438"/>
    <w:rsid w:val="001A2EAD"/>
    <w:rsid w:val="001A322E"/>
    <w:rsid w:val="001A3D31"/>
    <w:rsid w:val="001B1E8E"/>
    <w:rsid w:val="001B656D"/>
    <w:rsid w:val="001B7B97"/>
    <w:rsid w:val="001C6C75"/>
    <w:rsid w:val="001D1F29"/>
    <w:rsid w:val="001D2E55"/>
    <w:rsid w:val="001E0C52"/>
    <w:rsid w:val="001F2CDD"/>
    <w:rsid w:val="001F601A"/>
    <w:rsid w:val="001F7E3D"/>
    <w:rsid w:val="002021B8"/>
    <w:rsid w:val="00203BB4"/>
    <w:rsid w:val="00203E17"/>
    <w:rsid w:val="00207F4F"/>
    <w:rsid w:val="0021057B"/>
    <w:rsid w:val="002136D7"/>
    <w:rsid w:val="00217C5A"/>
    <w:rsid w:val="0022063B"/>
    <w:rsid w:val="002263FE"/>
    <w:rsid w:val="00226CEC"/>
    <w:rsid w:val="00227CFD"/>
    <w:rsid w:val="00230EAB"/>
    <w:rsid w:val="0023149D"/>
    <w:rsid w:val="002318DB"/>
    <w:rsid w:val="00237018"/>
    <w:rsid w:val="0025120C"/>
    <w:rsid w:val="0026082A"/>
    <w:rsid w:val="00261DFF"/>
    <w:rsid w:val="0027342C"/>
    <w:rsid w:val="00280F26"/>
    <w:rsid w:val="00282A6F"/>
    <w:rsid w:val="002836E7"/>
    <w:rsid w:val="00283BF2"/>
    <w:rsid w:val="00290F15"/>
    <w:rsid w:val="002926A2"/>
    <w:rsid w:val="002A2B23"/>
    <w:rsid w:val="002A728C"/>
    <w:rsid w:val="002B2866"/>
    <w:rsid w:val="002B5965"/>
    <w:rsid w:val="002C12A5"/>
    <w:rsid w:val="002C21D2"/>
    <w:rsid w:val="002C3197"/>
    <w:rsid w:val="002C6B9C"/>
    <w:rsid w:val="002D021F"/>
    <w:rsid w:val="002D03E1"/>
    <w:rsid w:val="002D523A"/>
    <w:rsid w:val="002E106E"/>
    <w:rsid w:val="002E23E2"/>
    <w:rsid w:val="002E2469"/>
    <w:rsid w:val="002E5515"/>
    <w:rsid w:val="002F0448"/>
    <w:rsid w:val="002F230A"/>
    <w:rsid w:val="002F4326"/>
    <w:rsid w:val="002F49BD"/>
    <w:rsid w:val="00300D4F"/>
    <w:rsid w:val="00301CA3"/>
    <w:rsid w:val="003064A4"/>
    <w:rsid w:val="0030719D"/>
    <w:rsid w:val="003110D2"/>
    <w:rsid w:val="00311256"/>
    <w:rsid w:val="00312BEC"/>
    <w:rsid w:val="00317D2E"/>
    <w:rsid w:val="00317F0C"/>
    <w:rsid w:val="003204D6"/>
    <w:rsid w:val="003233BD"/>
    <w:rsid w:val="00323A03"/>
    <w:rsid w:val="00350F0F"/>
    <w:rsid w:val="00353831"/>
    <w:rsid w:val="00354D48"/>
    <w:rsid w:val="00355D4A"/>
    <w:rsid w:val="00355F4D"/>
    <w:rsid w:val="00360B4A"/>
    <w:rsid w:val="00361382"/>
    <w:rsid w:val="00363F96"/>
    <w:rsid w:val="003667C8"/>
    <w:rsid w:val="00370391"/>
    <w:rsid w:val="0037177D"/>
    <w:rsid w:val="00374E4C"/>
    <w:rsid w:val="0037581E"/>
    <w:rsid w:val="00376B84"/>
    <w:rsid w:val="00381DC9"/>
    <w:rsid w:val="003871F7"/>
    <w:rsid w:val="003A6B97"/>
    <w:rsid w:val="003B1072"/>
    <w:rsid w:val="003B1214"/>
    <w:rsid w:val="003C2119"/>
    <w:rsid w:val="003C532B"/>
    <w:rsid w:val="003D333E"/>
    <w:rsid w:val="003D546C"/>
    <w:rsid w:val="003E4519"/>
    <w:rsid w:val="003E5F29"/>
    <w:rsid w:val="003E692F"/>
    <w:rsid w:val="003F24A1"/>
    <w:rsid w:val="003F2561"/>
    <w:rsid w:val="003F4DF6"/>
    <w:rsid w:val="0040205D"/>
    <w:rsid w:val="00406D41"/>
    <w:rsid w:val="004079B5"/>
    <w:rsid w:val="00407FA0"/>
    <w:rsid w:val="004168DC"/>
    <w:rsid w:val="00423F8F"/>
    <w:rsid w:val="00426891"/>
    <w:rsid w:val="004278B3"/>
    <w:rsid w:val="00430F8A"/>
    <w:rsid w:val="00431095"/>
    <w:rsid w:val="00431689"/>
    <w:rsid w:val="004332B1"/>
    <w:rsid w:val="004358A3"/>
    <w:rsid w:val="00435CC3"/>
    <w:rsid w:val="004379C1"/>
    <w:rsid w:val="00440392"/>
    <w:rsid w:val="00442DD4"/>
    <w:rsid w:val="00443D74"/>
    <w:rsid w:val="00444233"/>
    <w:rsid w:val="00450528"/>
    <w:rsid w:val="00452181"/>
    <w:rsid w:val="00456277"/>
    <w:rsid w:val="00461280"/>
    <w:rsid w:val="004730EC"/>
    <w:rsid w:val="00473C22"/>
    <w:rsid w:val="00474E60"/>
    <w:rsid w:val="0048280B"/>
    <w:rsid w:val="00483E8D"/>
    <w:rsid w:val="00484B25"/>
    <w:rsid w:val="00486712"/>
    <w:rsid w:val="00491590"/>
    <w:rsid w:val="004955F5"/>
    <w:rsid w:val="004972BE"/>
    <w:rsid w:val="00497BDA"/>
    <w:rsid w:val="004A0940"/>
    <w:rsid w:val="004A73B2"/>
    <w:rsid w:val="004B05CC"/>
    <w:rsid w:val="004B0A6B"/>
    <w:rsid w:val="004B3B14"/>
    <w:rsid w:val="004B6F48"/>
    <w:rsid w:val="004C667A"/>
    <w:rsid w:val="004D0237"/>
    <w:rsid w:val="004D3189"/>
    <w:rsid w:val="004D5140"/>
    <w:rsid w:val="004D6F7D"/>
    <w:rsid w:val="004E0430"/>
    <w:rsid w:val="004E30A9"/>
    <w:rsid w:val="004E44E0"/>
    <w:rsid w:val="004F4864"/>
    <w:rsid w:val="004F5DD8"/>
    <w:rsid w:val="004F661C"/>
    <w:rsid w:val="005019A8"/>
    <w:rsid w:val="00502DAF"/>
    <w:rsid w:val="0050309A"/>
    <w:rsid w:val="00504B55"/>
    <w:rsid w:val="00504C43"/>
    <w:rsid w:val="005073C2"/>
    <w:rsid w:val="005073F4"/>
    <w:rsid w:val="00510207"/>
    <w:rsid w:val="00513485"/>
    <w:rsid w:val="00514D0F"/>
    <w:rsid w:val="00516741"/>
    <w:rsid w:val="00521D45"/>
    <w:rsid w:val="00526A75"/>
    <w:rsid w:val="00526F96"/>
    <w:rsid w:val="0052717C"/>
    <w:rsid w:val="005279EC"/>
    <w:rsid w:val="0053150B"/>
    <w:rsid w:val="0053556C"/>
    <w:rsid w:val="00537B72"/>
    <w:rsid w:val="00541A58"/>
    <w:rsid w:val="0057098F"/>
    <w:rsid w:val="00575A92"/>
    <w:rsid w:val="00577B9F"/>
    <w:rsid w:val="005805C5"/>
    <w:rsid w:val="00585858"/>
    <w:rsid w:val="005A4393"/>
    <w:rsid w:val="005A6800"/>
    <w:rsid w:val="005B40A0"/>
    <w:rsid w:val="005B64CF"/>
    <w:rsid w:val="005C0523"/>
    <w:rsid w:val="005C5AB8"/>
    <w:rsid w:val="005D1F1D"/>
    <w:rsid w:val="005D6079"/>
    <w:rsid w:val="005D6697"/>
    <w:rsid w:val="005E2796"/>
    <w:rsid w:val="005E2D54"/>
    <w:rsid w:val="005E69CB"/>
    <w:rsid w:val="005F0B32"/>
    <w:rsid w:val="005F7749"/>
    <w:rsid w:val="00600E28"/>
    <w:rsid w:val="00605912"/>
    <w:rsid w:val="006145D5"/>
    <w:rsid w:val="006243A7"/>
    <w:rsid w:val="0062617D"/>
    <w:rsid w:val="00627259"/>
    <w:rsid w:val="0062758E"/>
    <w:rsid w:val="00627CC3"/>
    <w:rsid w:val="00630D6E"/>
    <w:rsid w:val="00641430"/>
    <w:rsid w:val="00641EB7"/>
    <w:rsid w:val="00643C1B"/>
    <w:rsid w:val="006440C4"/>
    <w:rsid w:val="00646036"/>
    <w:rsid w:val="0064663E"/>
    <w:rsid w:val="00651E42"/>
    <w:rsid w:val="0065240B"/>
    <w:rsid w:val="00654083"/>
    <w:rsid w:val="00655793"/>
    <w:rsid w:val="00667CDC"/>
    <w:rsid w:val="00670C63"/>
    <w:rsid w:val="00671B3B"/>
    <w:rsid w:val="00686FDE"/>
    <w:rsid w:val="00687D9E"/>
    <w:rsid w:val="00691AC7"/>
    <w:rsid w:val="0069274B"/>
    <w:rsid w:val="0069725E"/>
    <w:rsid w:val="00697BDE"/>
    <w:rsid w:val="006A1B73"/>
    <w:rsid w:val="006A4E3C"/>
    <w:rsid w:val="006A7B09"/>
    <w:rsid w:val="006C01BC"/>
    <w:rsid w:val="006C024A"/>
    <w:rsid w:val="006C43DF"/>
    <w:rsid w:val="006C4F52"/>
    <w:rsid w:val="006C75AC"/>
    <w:rsid w:val="006D106B"/>
    <w:rsid w:val="006D1198"/>
    <w:rsid w:val="006E22DF"/>
    <w:rsid w:val="006E6910"/>
    <w:rsid w:val="006F16C8"/>
    <w:rsid w:val="006F2461"/>
    <w:rsid w:val="006F67B9"/>
    <w:rsid w:val="006F7F71"/>
    <w:rsid w:val="00711DF4"/>
    <w:rsid w:val="00720037"/>
    <w:rsid w:val="00723ED4"/>
    <w:rsid w:val="00724089"/>
    <w:rsid w:val="00727C01"/>
    <w:rsid w:val="00733282"/>
    <w:rsid w:val="00741E56"/>
    <w:rsid w:val="00762F31"/>
    <w:rsid w:val="00763162"/>
    <w:rsid w:val="007661D2"/>
    <w:rsid w:val="007663D5"/>
    <w:rsid w:val="00766861"/>
    <w:rsid w:val="0076756E"/>
    <w:rsid w:val="007679A3"/>
    <w:rsid w:val="007703CF"/>
    <w:rsid w:val="00773F3A"/>
    <w:rsid w:val="00787AE9"/>
    <w:rsid w:val="007A4193"/>
    <w:rsid w:val="007B2F1A"/>
    <w:rsid w:val="007B6DC7"/>
    <w:rsid w:val="007D06E9"/>
    <w:rsid w:val="007D4F66"/>
    <w:rsid w:val="007E4421"/>
    <w:rsid w:val="007F3462"/>
    <w:rsid w:val="008019EC"/>
    <w:rsid w:val="008020D3"/>
    <w:rsid w:val="00804641"/>
    <w:rsid w:val="00814F56"/>
    <w:rsid w:val="00816BE3"/>
    <w:rsid w:val="008172E0"/>
    <w:rsid w:val="00817513"/>
    <w:rsid w:val="00826D66"/>
    <w:rsid w:val="00831129"/>
    <w:rsid w:val="00835FB4"/>
    <w:rsid w:val="00841685"/>
    <w:rsid w:val="0084518C"/>
    <w:rsid w:val="00847A5C"/>
    <w:rsid w:val="00851A70"/>
    <w:rsid w:val="0085295A"/>
    <w:rsid w:val="00853BC0"/>
    <w:rsid w:val="008635DE"/>
    <w:rsid w:val="0086744B"/>
    <w:rsid w:val="00867D8C"/>
    <w:rsid w:val="00876E4D"/>
    <w:rsid w:val="00887083"/>
    <w:rsid w:val="00890175"/>
    <w:rsid w:val="00890822"/>
    <w:rsid w:val="00890D72"/>
    <w:rsid w:val="008915B4"/>
    <w:rsid w:val="00897BBF"/>
    <w:rsid w:val="008A08EB"/>
    <w:rsid w:val="008B1FA3"/>
    <w:rsid w:val="008B2DDE"/>
    <w:rsid w:val="008B369E"/>
    <w:rsid w:val="008C6C56"/>
    <w:rsid w:val="008D5E89"/>
    <w:rsid w:val="008E2674"/>
    <w:rsid w:val="008E36AC"/>
    <w:rsid w:val="008F32E8"/>
    <w:rsid w:val="008F60C3"/>
    <w:rsid w:val="00900B9B"/>
    <w:rsid w:val="00902697"/>
    <w:rsid w:val="009027C4"/>
    <w:rsid w:val="00930457"/>
    <w:rsid w:val="009307B8"/>
    <w:rsid w:val="0093614F"/>
    <w:rsid w:val="009369D8"/>
    <w:rsid w:val="00943FD3"/>
    <w:rsid w:val="009449B5"/>
    <w:rsid w:val="00946996"/>
    <w:rsid w:val="00951380"/>
    <w:rsid w:val="009513FB"/>
    <w:rsid w:val="00952F90"/>
    <w:rsid w:val="00957565"/>
    <w:rsid w:val="0096095E"/>
    <w:rsid w:val="00970431"/>
    <w:rsid w:val="00970F4E"/>
    <w:rsid w:val="0098110C"/>
    <w:rsid w:val="00983672"/>
    <w:rsid w:val="00986531"/>
    <w:rsid w:val="00990AA0"/>
    <w:rsid w:val="00997BD1"/>
    <w:rsid w:val="009A7652"/>
    <w:rsid w:val="009B0D0D"/>
    <w:rsid w:val="009B1433"/>
    <w:rsid w:val="009B366F"/>
    <w:rsid w:val="009B5169"/>
    <w:rsid w:val="009C4E68"/>
    <w:rsid w:val="009C6DDF"/>
    <w:rsid w:val="009D4EB4"/>
    <w:rsid w:val="009D613F"/>
    <w:rsid w:val="009F0AC0"/>
    <w:rsid w:val="009F32AB"/>
    <w:rsid w:val="009F4DE1"/>
    <w:rsid w:val="009F6E7F"/>
    <w:rsid w:val="009F7FA3"/>
    <w:rsid w:val="00A01736"/>
    <w:rsid w:val="00A03579"/>
    <w:rsid w:val="00A06852"/>
    <w:rsid w:val="00A10224"/>
    <w:rsid w:val="00A11904"/>
    <w:rsid w:val="00A12AAA"/>
    <w:rsid w:val="00A13785"/>
    <w:rsid w:val="00A22E1C"/>
    <w:rsid w:val="00A260FE"/>
    <w:rsid w:val="00A3597D"/>
    <w:rsid w:val="00A433C1"/>
    <w:rsid w:val="00A5581B"/>
    <w:rsid w:val="00A61B91"/>
    <w:rsid w:val="00A65236"/>
    <w:rsid w:val="00A700FC"/>
    <w:rsid w:val="00A727A2"/>
    <w:rsid w:val="00A74A13"/>
    <w:rsid w:val="00A75F26"/>
    <w:rsid w:val="00A8335A"/>
    <w:rsid w:val="00A84CF5"/>
    <w:rsid w:val="00AA053A"/>
    <w:rsid w:val="00AA1551"/>
    <w:rsid w:val="00AA4395"/>
    <w:rsid w:val="00AA7051"/>
    <w:rsid w:val="00AB0035"/>
    <w:rsid w:val="00AB19A3"/>
    <w:rsid w:val="00AB2A6F"/>
    <w:rsid w:val="00AB4A4F"/>
    <w:rsid w:val="00AD3602"/>
    <w:rsid w:val="00AD38D5"/>
    <w:rsid w:val="00AD3BDF"/>
    <w:rsid w:val="00AE13B6"/>
    <w:rsid w:val="00B0023A"/>
    <w:rsid w:val="00B01EF3"/>
    <w:rsid w:val="00B05071"/>
    <w:rsid w:val="00B1289E"/>
    <w:rsid w:val="00B1462D"/>
    <w:rsid w:val="00B22B1D"/>
    <w:rsid w:val="00B22D0A"/>
    <w:rsid w:val="00B436E9"/>
    <w:rsid w:val="00B44EAE"/>
    <w:rsid w:val="00B54E6E"/>
    <w:rsid w:val="00B57053"/>
    <w:rsid w:val="00B60E8D"/>
    <w:rsid w:val="00B67BBD"/>
    <w:rsid w:val="00B85312"/>
    <w:rsid w:val="00B91611"/>
    <w:rsid w:val="00B91AA3"/>
    <w:rsid w:val="00B91B68"/>
    <w:rsid w:val="00BA152C"/>
    <w:rsid w:val="00BA1AC2"/>
    <w:rsid w:val="00BA63EC"/>
    <w:rsid w:val="00BB6D54"/>
    <w:rsid w:val="00BC14D2"/>
    <w:rsid w:val="00BC170F"/>
    <w:rsid w:val="00BC20BD"/>
    <w:rsid w:val="00BC4C8C"/>
    <w:rsid w:val="00BC642B"/>
    <w:rsid w:val="00BC7ADD"/>
    <w:rsid w:val="00BD02AF"/>
    <w:rsid w:val="00BD3CA7"/>
    <w:rsid w:val="00BD5F9E"/>
    <w:rsid w:val="00BD7F41"/>
    <w:rsid w:val="00BE081D"/>
    <w:rsid w:val="00BF2539"/>
    <w:rsid w:val="00BF5351"/>
    <w:rsid w:val="00BF688F"/>
    <w:rsid w:val="00C04EF7"/>
    <w:rsid w:val="00C11CD7"/>
    <w:rsid w:val="00C15E61"/>
    <w:rsid w:val="00C162D4"/>
    <w:rsid w:val="00C24A66"/>
    <w:rsid w:val="00C26226"/>
    <w:rsid w:val="00C309F9"/>
    <w:rsid w:val="00C30B58"/>
    <w:rsid w:val="00C31864"/>
    <w:rsid w:val="00C35CD7"/>
    <w:rsid w:val="00C50B59"/>
    <w:rsid w:val="00C511B4"/>
    <w:rsid w:val="00C54F11"/>
    <w:rsid w:val="00C63870"/>
    <w:rsid w:val="00C70D6A"/>
    <w:rsid w:val="00C712D9"/>
    <w:rsid w:val="00C72225"/>
    <w:rsid w:val="00C74AA5"/>
    <w:rsid w:val="00C75D50"/>
    <w:rsid w:val="00C869CA"/>
    <w:rsid w:val="00C8792F"/>
    <w:rsid w:val="00C903DB"/>
    <w:rsid w:val="00C97BDF"/>
    <w:rsid w:val="00C97E93"/>
    <w:rsid w:val="00CA1587"/>
    <w:rsid w:val="00CB5378"/>
    <w:rsid w:val="00CB66B3"/>
    <w:rsid w:val="00CB769A"/>
    <w:rsid w:val="00CC1414"/>
    <w:rsid w:val="00CD005F"/>
    <w:rsid w:val="00CD07AF"/>
    <w:rsid w:val="00CD63F3"/>
    <w:rsid w:val="00CD6E92"/>
    <w:rsid w:val="00CD79B8"/>
    <w:rsid w:val="00CE1D1D"/>
    <w:rsid w:val="00CF2A2B"/>
    <w:rsid w:val="00CF414F"/>
    <w:rsid w:val="00CF43AA"/>
    <w:rsid w:val="00CF5ECC"/>
    <w:rsid w:val="00CF732C"/>
    <w:rsid w:val="00CF773D"/>
    <w:rsid w:val="00D053E0"/>
    <w:rsid w:val="00D0628A"/>
    <w:rsid w:val="00D1227E"/>
    <w:rsid w:val="00D159D8"/>
    <w:rsid w:val="00D21396"/>
    <w:rsid w:val="00D27F73"/>
    <w:rsid w:val="00D41A7A"/>
    <w:rsid w:val="00D46F2F"/>
    <w:rsid w:val="00D47C39"/>
    <w:rsid w:val="00D50F89"/>
    <w:rsid w:val="00D55A25"/>
    <w:rsid w:val="00D6464E"/>
    <w:rsid w:val="00D6647B"/>
    <w:rsid w:val="00D70676"/>
    <w:rsid w:val="00D84DC9"/>
    <w:rsid w:val="00D901FF"/>
    <w:rsid w:val="00DA59D5"/>
    <w:rsid w:val="00DA6F0C"/>
    <w:rsid w:val="00DB3DDA"/>
    <w:rsid w:val="00DB47D4"/>
    <w:rsid w:val="00DB5072"/>
    <w:rsid w:val="00DB75FC"/>
    <w:rsid w:val="00DC0795"/>
    <w:rsid w:val="00DC15CE"/>
    <w:rsid w:val="00DC4A1A"/>
    <w:rsid w:val="00DC51F8"/>
    <w:rsid w:val="00DD2AC0"/>
    <w:rsid w:val="00DD3D8B"/>
    <w:rsid w:val="00DD7579"/>
    <w:rsid w:val="00DE681D"/>
    <w:rsid w:val="00DF3718"/>
    <w:rsid w:val="00DF5BA6"/>
    <w:rsid w:val="00E00714"/>
    <w:rsid w:val="00E00E48"/>
    <w:rsid w:val="00E03C5A"/>
    <w:rsid w:val="00E1788B"/>
    <w:rsid w:val="00E220CD"/>
    <w:rsid w:val="00E24F2D"/>
    <w:rsid w:val="00E31083"/>
    <w:rsid w:val="00E42E5F"/>
    <w:rsid w:val="00E4751B"/>
    <w:rsid w:val="00E518D8"/>
    <w:rsid w:val="00E520C3"/>
    <w:rsid w:val="00E5362E"/>
    <w:rsid w:val="00E57B38"/>
    <w:rsid w:val="00E63C68"/>
    <w:rsid w:val="00E7683F"/>
    <w:rsid w:val="00E769F3"/>
    <w:rsid w:val="00E80D45"/>
    <w:rsid w:val="00E80EA3"/>
    <w:rsid w:val="00E85913"/>
    <w:rsid w:val="00E90A45"/>
    <w:rsid w:val="00EA56A9"/>
    <w:rsid w:val="00EA5906"/>
    <w:rsid w:val="00EB0576"/>
    <w:rsid w:val="00EB1C7F"/>
    <w:rsid w:val="00EB29EA"/>
    <w:rsid w:val="00EB2BC8"/>
    <w:rsid w:val="00EC1C36"/>
    <w:rsid w:val="00EC3F41"/>
    <w:rsid w:val="00EC4AF4"/>
    <w:rsid w:val="00EC73DB"/>
    <w:rsid w:val="00ED256B"/>
    <w:rsid w:val="00ED32E1"/>
    <w:rsid w:val="00ED53B2"/>
    <w:rsid w:val="00EE0CCD"/>
    <w:rsid w:val="00EE0F2C"/>
    <w:rsid w:val="00EF47F5"/>
    <w:rsid w:val="00F011AB"/>
    <w:rsid w:val="00F1325D"/>
    <w:rsid w:val="00F22271"/>
    <w:rsid w:val="00F24445"/>
    <w:rsid w:val="00F25A34"/>
    <w:rsid w:val="00F25E91"/>
    <w:rsid w:val="00F35D23"/>
    <w:rsid w:val="00F3643D"/>
    <w:rsid w:val="00F37900"/>
    <w:rsid w:val="00F37F79"/>
    <w:rsid w:val="00F40832"/>
    <w:rsid w:val="00F41A6B"/>
    <w:rsid w:val="00F46C85"/>
    <w:rsid w:val="00F47283"/>
    <w:rsid w:val="00F6261B"/>
    <w:rsid w:val="00F65FE3"/>
    <w:rsid w:val="00F66146"/>
    <w:rsid w:val="00F75C73"/>
    <w:rsid w:val="00F82533"/>
    <w:rsid w:val="00F83EC7"/>
    <w:rsid w:val="00F90E65"/>
    <w:rsid w:val="00F94FA6"/>
    <w:rsid w:val="00F95474"/>
    <w:rsid w:val="00FA750C"/>
    <w:rsid w:val="00FB02A1"/>
    <w:rsid w:val="00FC3A07"/>
    <w:rsid w:val="00FC4EC7"/>
    <w:rsid w:val="00FD1A37"/>
    <w:rsid w:val="00FD4584"/>
    <w:rsid w:val="00FD462F"/>
    <w:rsid w:val="00FD5FDD"/>
    <w:rsid w:val="00FD7759"/>
    <w:rsid w:val="00FE0838"/>
    <w:rsid w:val="00FE1D2F"/>
    <w:rsid w:val="00FE2139"/>
    <w:rsid w:val="00FF437E"/>
    <w:rsid w:val="00FF4D97"/>
    <w:rsid w:val="00FF56AB"/>
    <w:rsid w:val="43018D0D"/>
  </w:rsids>
  <m:mathPr>
    <m:mathFont m:val="Cambria Math"/>
    <m:brkBin m:val="before"/>
    <m:brkBinSub m:val="--"/>
    <m:smallFrac m:val="0"/>
    <m:dispDef/>
    <m:lMargin m:val="0"/>
    <m:rMargin m:val="0"/>
    <m:defJc m:val="centerGroup"/>
    <m:wrapIndent m:val="1440"/>
    <m:intLim m:val="subSup"/>
    <m:naryLim m:val="undOvr"/>
  </m:mathPr>
  <w:themeFontLang w:val="en-AU" w:eastAsia="ja-JP"/>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3A55F804"/>
  <w15:chartTrackingRefBased/>
  <w15:docId w15:val="{05ED7CE6-CB7E-449A-84A0-10B981A6FC4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en-AU" w:eastAsia="en-US" w:bidi="ar-SA"/>
      </w:rPr>
    </w:rPrDefault>
    <w:pPrDefault>
      <w:pPr>
        <w:spacing w:after="160" w:line="252" w:lineRule="auto"/>
        <w:jc w:val="both"/>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qFormat="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aliases w:val="Body Copy"/>
    <w:qFormat/>
    <w:rsid w:val="000B5A8C"/>
    <w:pPr>
      <w:spacing w:before="120"/>
    </w:pPr>
    <w:rPr>
      <w:color w:val="000000" w:themeColor="text1"/>
    </w:rPr>
  </w:style>
  <w:style w:type="paragraph" w:styleId="Heading1">
    <w:name w:val="heading 1"/>
    <w:basedOn w:val="Normal"/>
    <w:next w:val="Normal"/>
    <w:link w:val="Heading1Char"/>
    <w:uiPriority w:val="9"/>
    <w:qFormat/>
    <w:rsid w:val="00FE2139"/>
    <w:pPr>
      <w:keepNext/>
      <w:keepLines/>
      <w:numPr>
        <w:numId w:val="35"/>
      </w:numPr>
      <w:spacing w:before="440" w:line="240" w:lineRule="auto"/>
      <w:ind w:left="426" w:hanging="426"/>
      <w:outlineLvl w:val="0"/>
    </w:pPr>
    <w:rPr>
      <w:rFonts w:ascii="Doppio One" w:eastAsiaTheme="majorEastAsia" w:hAnsi="Doppio One" w:cstheme="majorBidi"/>
      <w:bCs/>
      <w:caps/>
      <w:spacing w:val="4"/>
      <w:sz w:val="44"/>
      <w:szCs w:val="36"/>
    </w:rPr>
  </w:style>
  <w:style w:type="paragraph" w:styleId="Heading2">
    <w:name w:val="heading 2"/>
    <w:basedOn w:val="Normal"/>
    <w:next w:val="Normal"/>
    <w:link w:val="Heading2Char"/>
    <w:uiPriority w:val="9"/>
    <w:unhideWhenUsed/>
    <w:qFormat/>
    <w:rsid w:val="005A4393"/>
    <w:pPr>
      <w:keepNext/>
      <w:keepLines/>
      <w:numPr>
        <w:ilvl w:val="1"/>
        <w:numId w:val="35"/>
      </w:numPr>
      <w:spacing w:after="0"/>
      <w:ind w:left="0" w:firstLine="0"/>
      <w:outlineLvl w:val="1"/>
    </w:pPr>
    <w:rPr>
      <w:rFonts w:ascii="Doppio One" w:eastAsiaTheme="majorEastAsia" w:hAnsi="Doppio One" w:cstheme="majorBidi"/>
      <w:bCs/>
      <w:sz w:val="36"/>
      <w:szCs w:val="28"/>
    </w:rPr>
  </w:style>
  <w:style w:type="paragraph" w:styleId="Heading3">
    <w:name w:val="heading 3"/>
    <w:basedOn w:val="Normal"/>
    <w:next w:val="Normal"/>
    <w:link w:val="Heading3Char"/>
    <w:uiPriority w:val="9"/>
    <w:unhideWhenUsed/>
    <w:qFormat/>
    <w:rsid w:val="00FE0838"/>
    <w:pPr>
      <w:keepNext/>
      <w:keepLines/>
      <w:spacing w:before="40" w:after="0" w:line="259" w:lineRule="auto"/>
      <w:jc w:val="left"/>
      <w:outlineLvl w:val="2"/>
    </w:pPr>
    <w:rPr>
      <w:rFonts w:ascii="Doppio One" w:eastAsiaTheme="majorEastAsia" w:hAnsi="Doppio One" w:cstheme="majorBidi"/>
      <w:b/>
      <w:i/>
      <w:sz w:val="24"/>
      <w:szCs w:val="24"/>
    </w:rPr>
  </w:style>
  <w:style w:type="paragraph" w:styleId="Heading4">
    <w:name w:val="heading 4"/>
    <w:basedOn w:val="Normal"/>
    <w:next w:val="Normal"/>
    <w:link w:val="Heading4Char"/>
    <w:uiPriority w:val="9"/>
    <w:semiHidden/>
    <w:unhideWhenUsed/>
    <w:qFormat/>
    <w:rsid w:val="005D1F1D"/>
    <w:pPr>
      <w:keepNext/>
      <w:keepLines/>
      <w:spacing w:after="0"/>
      <w:outlineLvl w:val="3"/>
    </w:pPr>
    <w:rPr>
      <w:rFonts w:asciiTheme="majorHAnsi" w:eastAsiaTheme="majorEastAsia" w:hAnsiTheme="majorHAnsi" w:cstheme="majorBidi"/>
      <w:i/>
      <w:iCs/>
      <w:sz w:val="24"/>
      <w:szCs w:val="24"/>
    </w:rPr>
  </w:style>
  <w:style w:type="paragraph" w:styleId="Heading5">
    <w:name w:val="heading 5"/>
    <w:basedOn w:val="Normal"/>
    <w:next w:val="Normal"/>
    <w:link w:val="Heading5Char"/>
    <w:uiPriority w:val="9"/>
    <w:semiHidden/>
    <w:unhideWhenUsed/>
    <w:qFormat/>
    <w:rsid w:val="005D1F1D"/>
    <w:pPr>
      <w:keepNext/>
      <w:keepLines/>
      <w:spacing w:after="0"/>
      <w:outlineLvl w:val="4"/>
    </w:pPr>
    <w:rPr>
      <w:rFonts w:asciiTheme="majorHAnsi" w:eastAsiaTheme="majorEastAsia" w:hAnsiTheme="majorHAnsi" w:cstheme="majorBidi"/>
      <w:b/>
      <w:bCs/>
    </w:rPr>
  </w:style>
  <w:style w:type="paragraph" w:styleId="Heading6">
    <w:name w:val="heading 6"/>
    <w:basedOn w:val="Normal"/>
    <w:next w:val="Normal"/>
    <w:link w:val="Heading6Char"/>
    <w:uiPriority w:val="9"/>
    <w:semiHidden/>
    <w:unhideWhenUsed/>
    <w:qFormat/>
    <w:rsid w:val="005D1F1D"/>
    <w:pPr>
      <w:keepNext/>
      <w:keepLines/>
      <w:spacing w:after="0"/>
      <w:outlineLvl w:val="5"/>
    </w:pPr>
    <w:rPr>
      <w:rFonts w:asciiTheme="majorHAnsi" w:eastAsiaTheme="majorEastAsia" w:hAnsiTheme="majorHAnsi" w:cstheme="majorBidi"/>
      <w:b/>
      <w:bCs/>
      <w:i/>
      <w:iCs/>
    </w:rPr>
  </w:style>
  <w:style w:type="paragraph" w:styleId="Heading7">
    <w:name w:val="heading 7"/>
    <w:basedOn w:val="Normal"/>
    <w:next w:val="Normal"/>
    <w:link w:val="Heading7Char"/>
    <w:uiPriority w:val="9"/>
    <w:semiHidden/>
    <w:unhideWhenUsed/>
    <w:qFormat/>
    <w:rsid w:val="005D1F1D"/>
    <w:pPr>
      <w:keepNext/>
      <w:keepLines/>
      <w:spacing w:after="0"/>
      <w:outlineLvl w:val="6"/>
    </w:pPr>
    <w:rPr>
      <w:i/>
      <w:iCs/>
    </w:rPr>
  </w:style>
  <w:style w:type="paragraph" w:styleId="Heading8">
    <w:name w:val="heading 8"/>
    <w:basedOn w:val="Normal"/>
    <w:next w:val="Normal"/>
    <w:link w:val="Heading8Char"/>
    <w:uiPriority w:val="9"/>
    <w:semiHidden/>
    <w:unhideWhenUsed/>
    <w:qFormat/>
    <w:rsid w:val="005D1F1D"/>
    <w:pPr>
      <w:keepNext/>
      <w:keepLines/>
      <w:spacing w:after="0"/>
      <w:outlineLvl w:val="7"/>
    </w:pPr>
    <w:rPr>
      <w:b/>
      <w:bCs/>
    </w:rPr>
  </w:style>
  <w:style w:type="paragraph" w:styleId="Heading9">
    <w:name w:val="heading 9"/>
    <w:basedOn w:val="Normal"/>
    <w:next w:val="Normal"/>
    <w:link w:val="Heading9Char"/>
    <w:uiPriority w:val="9"/>
    <w:semiHidden/>
    <w:unhideWhenUsed/>
    <w:qFormat/>
    <w:rsid w:val="005D1F1D"/>
    <w:pPr>
      <w:keepNext/>
      <w:keepLines/>
      <w:spacing w:after="0"/>
      <w:outlineLvl w:val="8"/>
    </w:pPr>
    <w:rPr>
      <w:i/>
      <w:i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FE2139"/>
    <w:rPr>
      <w:rFonts w:ascii="Doppio One" w:eastAsiaTheme="majorEastAsia" w:hAnsi="Doppio One" w:cstheme="majorBidi"/>
      <w:bCs/>
      <w:caps/>
      <w:color w:val="000000" w:themeColor="text1"/>
      <w:spacing w:val="4"/>
      <w:sz w:val="44"/>
      <w:szCs w:val="36"/>
    </w:rPr>
  </w:style>
  <w:style w:type="character" w:customStyle="1" w:styleId="Heading2Char">
    <w:name w:val="Heading 2 Char"/>
    <w:basedOn w:val="DefaultParagraphFont"/>
    <w:link w:val="Heading2"/>
    <w:uiPriority w:val="9"/>
    <w:rsid w:val="005A4393"/>
    <w:rPr>
      <w:rFonts w:ascii="Doppio One" w:eastAsiaTheme="majorEastAsia" w:hAnsi="Doppio One" w:cstheme="majorBidi"/>
      <w:bCs/>
      <w:color w:val="000000" w:themeColor="text1"/>
      <w:sz w:val="36"/>
      <w:szCs w:val="28"/>
    </w:rPr>
  </w:style>
  <w:style w:type="character" w:customStyle="1" w:styleId="Heading3Char">
    <w:name w:val="Heading 3 Char"/>
    <w:basedOn w:val="DefaultParagraphFont"/>
    <w:link w:val="Heading3"/>
    <w:uiPriority w:val="9"/>
    <w:rsid w:val="00FE0838"/>
    <w:rPr>
      <w:rFonts w:ascii="Doppio One" w:eastAsiaTheme="majorEastAsia" w:hAnsi="Doppio One" w:cstheme="majorBidi"/>
      <w:b/>
      <w:i/>
      <w:color w:val="000000" w:themeColor="text1"/>
      <w:sz w:val="24"/>
      <w:szCs w:val="24"/>
    </w:rPr>
  </w:style>
  <w:style w:type="character" w:customStyle="1" w:styleId="Heading4Char">
    <w:name w:val="Heading 4 Char"/>
    <w:basedOn w:val="DefaultParagraphFont"/>
    <w:link w:val="Heading4"/>
    <w:uiPriority w:val="9"/>
    <w:semiHidden/>
    <w:rsid w:val="005D1F1D"/>
    <w:rPr>
      <w:rFonts w:asciiTheme="majorHAnsi" w:eastAsiaTheme="majorEastAsia" w:hAnsiTheme="majorHAnsi" w:cstheme="majorBidi"/>
      <w:i/>
      <w:iCs/>
      <w:sz w:val="24"/>
      <w:szCs w:val="24"/>
    </w:rPr>
  </w:style>
  <w:style w:type="character" w:customStyle="1" w:styleId="Heading5Char">
    <w:name w:val="Heading 5 Char"/>
    <w:basedOn w:val="DefaultParagraphFont"/>
    <w:link w:val="Heading5"/>
    <w:uiPriority w:val="9"/>
    <w:semiHidden/>
    <w:rsid w:val="005D1F1D"/>
    <w:rPr>
      <w:rFonts w:asciiTheme="majorHAnsi" w:eastAsiaTheme="majorEastAsia" w:hAnsiTheme="majorHAnsi" w:cstheme="majorBidi"/>
      <w:b/>
      <w:bCs/>
    </w:rPr>
  </w:style>
  <w:style w:type="character" w:customStyle="1" w:styleId="Heading6Char">
    <w:name w:val="Heading 6 Char"/>
    <w:basedOn w:val="DefaultParagraphFont"/>
    <w:link w:val="Heading6"/>
    <w:uiPriority w:val="9"/>
    <w:semiHidden/>
    <w:rsid w:val="005D1F1D"/>
    <w:rPr>
      <w:rFonts w:asciiTheme="majorHAnsi" w:eastAsiaTheme="majorEastAsia" w:hAnsiTheme="majorHAnsi" w:cstheme="majorBidi"/>
      <w:b/>
      <w:bCs/>
      <w:i/>
      <w:iCs/>
    </w:rPr>
  </w:style>
  <w:style w:type="character" w:customStyle="1" w:styleId="Heading7Char">
    <w:name w:val="Heading 7 Char"/>
    <w:basedOn w:val="DefaultParagraphFont"/>
    <w:link w:val="Heading7"/>
    <w:uiPriority w:val="9"/>
    <w:semiHidden/>
    <w:rsid w:val="005D1F1D"/>
    <w:rPr>
      <w:i/>
      <w:iCs/>
    </w:rPr>
  </w:style>
  <w:style w:type="character" w:customStyle="1" w:styleId="Heading8Char">
    <w:name w:val="Heading 8 Char"/>
    <w:basedOn w:val="DefaultParagraphFont"/>
    <w:link w:val="Heading8"/>
    <w:uiPriority w:val="9"/>
    <w:semiHidden/>
    <w:rsid w:val="005D1F1D"/>
    <w:rPr>
      <w:b/>
      <w:bCs/>
    </w:rPr>
  </w:style>
  <w:style w:type="character" w:customStyle="1" w:styleId="Heading9Char">
    <w:name w:val="Heading 9 Char"/>
    <w:basedOn w:val="DefaultParagraphFont"/>
    <w:link w:val="Heading9"/>
    <w:uiPriority w:val="9"/>
    <w:semiHidden/>
    <w:rsid w:val="005D1F1D"/>
    <w:rPr>
      <w:i/>
      <w:iCs/>
    </w:rPr>
  </w:style>
  <w:style w:type="paragraph" w:styleId="Caption">
    <w:name w:val="caption"/>
    <w:basedOn w:val="Normal"/>
    <w:next w:val="Normal"/>
    <w:link w:val="CaptionChar"/>
    <w:uiPriority w:val="35"/>
    <w:unhideWhenUsed/>
    <w:qFormat/>
    <w:rsid w:val="00EB2BC8"/>
    <w:pPr>
      <w:spacing w:after="240"/>
    </w:pPr>
    <w:rPr>
      <w:b/>
      <w:bCs/>
      <w:sz w:val="18"/>
      <w:szCs w:val="18"/>
    </w:rPr>
  </w:style>
  <w:style w:type="character" w:customStyle="1" w:styleId="CaptionChar">
    <w:name w:val="Caption Char"/>
    <w:link w:val="Caption"/>
    <w:uiPriority w:val="35"/>
    <w:locked/>
    <w:rsid w:val="00EB2BC8"/>
    <w:rPr>
      <w:b/>
      <w:bCs/>
      <w:color w:val="000000" w:themeColor="text1"/>
      <w:sz w:val="18"/>
      <w:szCs w:val="18"/>
    </w:rPr>
  </w:style>
  <w:style w:type="paragraph" w:styleId="Title">
    <w:name w:val="Title"/>
    <w:basedOn w:val="Normal"/>
    <w:next w:val="Normal"/>
    <w:link w:val="TitleChar"/>
    <w:autoRedefine/>
    <w:uiPriority w:val="10"/>
    <w:qFormat/>
    <w:rsid w:val="00B91B68"/>
    <w:pPr>
      <w:spacing w:before="240" w:after="120" w:line="240" w:lineRule="auto"/>
      <w:contextualSpacing/>
      <w:jc w:val="left"/>
    </w:pPr>
    <w:rPr>
      <w:rFonts w:ascii="Doppio One" w:eastAsiaTheme="majorEastAsia" w:hAnsi="Doppio One" w:cstheme="majorBidi"/>
      <w:spacing w:val="-7"/>
      <w:sz w:val="36"/>
      <w:szCs w:val="48"/>
    </w:rPr>
  </w:style>
  <w:style w:type="character" w:customStyle="1" w:styleId="TitleChar">
    <w:name w:val="Title Char"/>
    <w:basedOn w:val="DefaultParagraphFont"/>
    <w:link w:val="Title"/>
    <w:uiPriority w:val="10"/>
    <w:rsid w:val="00B91B68"/>
    <w:rPr>
      <w:rFonts w:ascii="Doppio One" w:eastAsiaTheme="majorEastAsia" w:hAnsi="Doppio One" w:cstheme="majorBidi"/>
      <w:color w:val="000000" w:themeColor="text1"/>
      <w:spacing w:val="-7"/>
      <w:sz w:val="36"/>
      <w:szCs w:val="48"/>
    </w:rPr>
  </w:style>
  <w:style w:type="paragraph" w:styleId="Subtitle">
    <w:name w:val="Subtitle"/>
    <w:basedOn w:val="Normal"/>
    <w:next w:val="Normal"/>
    <w:link w:val="SubtitleChar"/>
    <w:autoRedefine/>
    <w:uiPriority w:val="11"/>
    <w:qFormat/>
    <w:rsid w:val="00E520C3"/>
    <w:pPr>
      <w:numPr>
        <w:ilvl w:val="1"/>
      </w:numPr>
      <w:spacing w:before="440" w:line="240" w:lineRule="auto"/>
      <w:jc w:val="left"/>
    </w:pPr>
    <w:rPr>
      <w:rFonts w:ascii="Doppio One" w:eastAsiaTheme="majorEastAsia" w:hAnsi="Doppio One" w:cs="Times New Roman (Headings CS)"/>
      <w:caps/>
      <w:sz w:val="24"/>
      <w:szCs w:val="24"/>
    </w:rPr>
  </w:style>
  <w:style w:type="character" w:customStyle="1" w:styleId="SubtitleChar">
    <w:name w:val="Subtitle Char"/>
    <w:basedOn w:val="DefaultParagraphFont"/>
    <w:link w:val="Subtitle"/>
    <w:uiPriority w:val="11"/>
    <w:rsid w:val="00E520C3"/>
    <w:rPr>
      <w:rFonts w:ascii="Doppio One" w:eastAsiaTheme="majorEastAsia" w:hAnsi="Doppio One" w:cs="Times New Roman (Headings CS)"/>
      <w:caps/>
      <w:color w:val="000000" w:themeColor="text1"/>
      <w:sz w:val="24"/>
      <w:szCs w:val="24"/>
    </w:rPr>
  </w:style>
  <w:style w:type="character" w:styleId="Strong">
    <w:name w:val="Strong"/>
    <w:basedOn w:val="DefaultParagraphFont"/>
    <w:uiPriority w:val="22"/>
    <w:rsid w:val="005D1F1D"/>
    <w:rPr>
      <w:b/>
      <w:bCs/>
      <w:color w:val="auto"/>
    </w:rPr>
  </w:style>
  <w:style w:type="character" w:styleId="Emphasis">
    <w:name w:val="Emphasis"/>
    <w:basedOn w:val="DefaultParagraphFont"/>
    <w:uiPriority w:val="20"/>
    <w:rsid w:val="005D1F1D"/>
    <w:rPr>
      <w:i/>
      <w:iCs/>
      <w:color w:val="auto"/>
    </w:rPr>
  </w:style>
  <w:style w:type="paragraph" w:styleId="NoSpacing">
    <w:name w:val="No Spacing"/>
    <w:uiPriority w:val="1"/>
    <w:rsid w:val="005D1F1D"/>
    <w:pPr>
      <w:spacing w:after="0" w:line="240" w:lineRule="auto"/>
    </w:pPr>
  </w:style>
  <w:style w:type="paragraph" w:styleId="Quote">
    <w:name w:val="Quote"/>
    <w:basedOn w:val="Normal"/>
    <w:next w:val="Normal"/>
    <w:link w:val="QuoteChar"/>
    <w:autoRedefine/>
    <w:uiPriority w:val="29"/>
    <w:qFormat/>
    <w:rsid w:val="00E769F3"/>
    <w:pPr>
      <w:spacing w:before="200" w:line="264" w:lineRule="auto"/>
      <w:ind w:left="720" w:right="864"/>
      <w:jc w:val="left"/>
    </w:pPr>
    <w:rPr>
      <w:rFonts w:asciiTheme="majorHAnsi" w:eastAsiaTheme="majorEastAsia" w:hAnsiTheme="majorHAnsi" w:cs="Times New Roman (Headings CS)"/>
      <w:i/>
      <w:iCs/>
      <w:sz w:val="24"/>
      <w:szCs w:val="24"/>
    </w:rPr>
  </w:style>
  <w:style w:type="character" w:customStyle="1" w:styleId="QuoteChar">
    <w:name w:val="Quote Char"/>
    <w:basedOn w:val="DefaultParagraphFont"/>
    <w:link w:val="Quote"/>
    <w:uiPriority w:val="29"/>
    <w:rsid w:val="00E769F3"/>
    <w:rPr>
      <w:rFonts w:asciiTheme="majorHAnsi" w:eastAsiaTheme="majorEastAsia" w:hAnsiTheme="majorHAnsi" w:cs="Times New Roman (Headings CS)"/>
      <w:i/>
      <w:iCs/>
      <w:color w:val="000000" w:themeColor="text1"/>
      <w:sz w:val="24"/>
      <w:szCs w:val="24"/>
    </w:rPr>
  </w:style>
  <w:style w:type="paragraph" w:styleId="IntenseQuote">
    <w:name w:val="Intense Quote"/>
    <w:basedOn w:val="Normal"/>
    <w:next w:val="Normal"/>
    <w:link w:val="IntenseQuoteChar"/>
    <w:uiPriority w:val="30"/>
    <w:rsid w:val="005D1F1D"/>
    <w:pPr>
      <w:spacing w:before="100" w:beforeAutospacing="1" w:after="240"/>
      <w:ind w:left="936" w:right="936"/>
      <w:jc w:val="center"/>
    </w:pPr>
    <w:rPr>
      <w:rFonts w:asciiTheme="majorHAnsi" w:eastAsiaTheme="majorEastAsia" w:hAnsiTheme="majorHAnsi" w:cstheme="majorBidi"/>
      <w:sz w:val="26"/>
      <w:szCs w:val="26"/>
    </w:rPr>
  </w:style>
  <w:style w:type="character" w:customStyle="1" w:styleId="IntenseQuoteChar">
    <w:name w:val="Intense Quote Char"/>
    <w:basedOn w:val="DefaultParagraphFont"/>
    <w:link w:val="IntenseQuote"/>
    <w:uiPriority w:val="30"/>
    <w:rsid w:val="005D1F1D"/>
    <w:rPr>
      <w:rFonts w:asciiTheme="majorHAnsi" w:eastAsiaTheme="majorEastAsia" w:hAnsiTheme="majorHAnsi" w:cstheme="majorBidi"/>
      <w:sz w:val="26"/>
      <w:szCs w:val="26"/>
    </w:rPr>
  </w:style>
  <w:style w:type="character" w:styleId="SubtleEmphasis">
    <w:name w:val="Subtle Emphasis"/>
    <w:basedOn w:val="DefaultParagraphFont"/>
    <w:uiPriority w:val="19"/>
    <w:rsid w:val="005D1F1D"/>
    <w:rPr>
      <w:i/>
      <w:iCs/>
      <w:color w:val="auto"/>
    </w:rPr>
  </w:style>
  <w:style w:type="character" w:styleId="IntenseEmphasis">
    <w:name w:val="Intense Emphasis"/>
    <w:basedOn w:val="DefaultParagraphFont"/>
    <w:uiPriority w:val="21"/>
    <w:rsid w:val="005D1F1D"/>
    <w:rPr>
      <w:b/>
      <w:bCs/>
      <w:i/>
      <w:iCs/>
      <w:color w:val="auto"/>
    </w:rPr>
  </w:style>
  <w:style w:type="character" w:styleId="SubtleReference">
    <w:name w:val="Subtle Reference"/>
    <w:aliases w:val="Reference"/>
    <w:basedOn w:val="DefaultParagraphFont"/>
    <w:uiPriority w:val="31"/>
    <w:qFormat/>
    <w:rsid w:val="006F2461"/>
    <w:rPr>
      <w:rFonts w:ascii="Arial" w:hAnsi="Arial"/>
      <w:b w:val="0"/>
      <w:i w:val="0"/>
      <w:caps w:val="0"/>
      <w:smallCaps w:val="0"/>
      <w:color w:val="000000" w:themeColor="text1"/>
      <w:sz w:val="18"/>
      <w:u w:val="none" w:color="7F7F7F" w:themeColor="text1" w:themeTint="80"/>
    </w:rPr>
  </w:style>
  <w:style w:type="character" w:styleId="IntenseReference">
    <w:name w:val="Intense Reference"/>
    <w:basedOn w:val="DefaultParagraphFont"/>
    <w:uiPriority w:val="32"/>
    <w:rsid w:val="005D1F1D"/>
    <w:rPr>
      <w:b/>
      <w:bCs/>
      <w:smallCaps/>
      <w:color w:val="auto"/>
      <w:u w:val="single"/>
    </w:rPr>
  </w:style>
  <w:style w:type="character" w:styleId="BookTitle">
    <w:name w:val="Book Title"/>
    <w:basedOn w:val="DefaultParagraphFont"/>
    <w:uiPriority w:val="33"/>
    <w:rsid w:val="005D1F1D"/>
    <w:rPr>
      <w:b/>
      <w:bCs/>
      <w:smallCaps/>
      <w:color w:val="auto"/>
    </w:rPr>
  </w:style>
  <w:style w:type="paragraph" w:styleId="TOCHeading">
    <w:name w:val="TOC Heading"/>
    <w:basedOn w:val="Heading1"/>
    <w:next w:val="Normal"/>
    <w:uiPriority w:val="39"/>
    <w:unhideWhenUsed/>
    <w:qFormat/>
    <w:rsid w:val="00FE2139"/>
    <w:pPr>
      <w:numPr>
        <w:numId w:val="0"/>
      </w:numPr>
      <w:outlineLvl w:val="9"/>
    </w:pPr>
  </w:style>
  <w:style w:type="paragraph" w:styleId="Header">
    <w:name w:val="header"/>
    <w:basedOn w:val="Normal"/>
    <w:link w:val="HeaderChar"/>
    <w:uiPriority w:val="99"/>
    <w:unhideWhenUsed/>
    <w:rsid w:val="000164A9"/>
    <w:pPr>
      <w:tabs>
        <w:tab w:val="center" w:pos="4680"/>
        <w:tab w:val="right" w:pos="9360"/>
      </w:tabs>
      <w:spacing w:after="0" w:line="240" w:lineRule="auto"/>
    </w:pPr>
  </w:style>
  <w:style w:type="character" w:customStyle="1" w:styleId="HeaderChar">
    <w:name w:val="Header Char"/>
    <w:basedOn w:val="DefaultParagraphFont"/>
    <w:link w:val="Header"/>
    <w:uiPriority w:val="99"/>
    <w:rsid w:val="000164A9"/>
  </w:style>
  <w:style w:type="paragraph" w:styleId="Footer">
    <w:name w:val="footer"/>
    <w:basedOn w:val="Normal"/>
    <w:link w:val="FooterChar"/>
    <w:uiPriority w:val="99"/>
    <w:unhideWhenUsed/>
    <w:rsid w:val="000164A9"/>
    <w:pPr>
      <w:tabs>
        <w:tab w:val="center" w:pos="4680"/>
        <w:tab w:val="right" w:pos="9360"/>
      </w:tabs>
      <w:spacing w:after="0" w:line="240" w:lineRule="auto"/>
    </w:pPr>
  </w:style>
  <w:style w:type="character" w:customStyle="1" w:styleId="FooterChar">
    <w:name w:val="Footer Char"/>
    <w:basedOn w:val="DefaultParagraphFont"/>
    <w:link w:val="Footer"/>
    <w:uiPriority w:val="99"/>
    <w:rsid w:val="000164A9"/>
  </w:style>
  <w:style w:type="paragraph" w:styleId="NormalWeb">
    <w:name w:val="Normal (Web)"/>
    <w:basedOn w:val="Normal"/>
    <w:uiPriority w:val="99"/>
    <w:semiHidden/>
    <w:unhideWhenUsed/>
    <w:rsid w:val="00A433C1"/>
    <w:pPr>
      <w:spacing w:before="100" w:beforeAutospacing="1" w:after="100" w:afterAutospacing="1" w:line="240" w:lineRule="auto"/>
      <w:jc w:val="left"/>
    </w:pPr>
    <w:rPr>
      <w:rFonts w:ascii="Times New Roman" w:eastAsia="Times New Roman" w:hAnsi="Times New Roman" w:cs="Times New Roman"/>
      <w:sz w:val="24"/>
      <w:szCs w:val="24"/>
      <w:lang w:eastAsia="en-AU"/>
    </w:rPr>
  </w:style>
  <w:style w:type="character" w:styleId="Hyperlink">
    <w:name w:val="Hyperlink"/>
    <w:basedOn w:val="DefaultParagraphFont"/>
    <w:uiPriority w:val="99"/>
    <w:unhideWhenUsed/>
    <w:rsid w:val="000A2EC7"/>
    <w:rPr>
      <w:color w:val="0563C1" w:themeColor="hyperlink"/>
      <w:u w:val="single"/>
    </w:rPr>
  </w:style>
  <w:style w:type="paragraph" w:styleId="ListParagraph">
    <w:name w:val="List Paragraph"/>
    <w:basedOn w:val="Normal"/>
    <w:uiPriority w:val="34"/>
    <w:qFormat/>
    <w:rsid w:val="000A2EC7"/>
    <w:pPr>
      <w:spacing w:line="259" w:lineRule="auto"/>
      <w:ind w:left="720"/>
      <w:contextualSpacing/>
      <w:jc w:val="left"/>
    </w:pPr>
  </w:style>
  <w:style w:type="character" w:styleId="PageNumber">
    <w:name w:val="page number"/>
    <w:basedOn w:val="DefaultParagraphFont"/>
    <w:uiPriority w:val="99"/>
    <w:semiHidden/>
    <w:unhideWhenUsed/>
    <w:rsid w:val="000A2EC7"/>
  </w:style>
  <w:style w:type="table" w:styleId="TableGrid">
    <w:name w:val="Table Grid"/>
    <w:basedOn w:val="TableNormal"/>
    <w:uiPriority w:val="59"/>
    <w:rsid w:val="00B91B6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ListTable1Light-Accent2">
    <w:name w:val="List Table 1 Light Accent 2"/>
    <w:basedOn w:val="TableNormal"/>
    <w:uiPriority w:val="46"/>
    <w:rsid w:val="00B91B68"/>
    <w:pPr>
      <w:spacing w:after="0" w:line="240" w:lineRule="auto"/>
    </w:pPr>
    <w:tblPr>
      <w:tblStyleRowBandSize w:val="1"/>
      <w:tblStyleColBandSize w:val="1"/>
    </w:tblPr>
    <w:tblStylePr w:type="firstRow">
      <w:rPr>
        <w:b/>
        <w:bCs/>
      </w:rPr>
      <w:tblPr/>
      <w:tcPr>
        <w:tcBorders>
          <w:bottom w:val="single" w:sz="4" w:space="0" w:color="F4B083" w:themeColor="accent2" w:themeTint="99"/>
        </w:tcBorders>
      </w:tcPr>
    </w:tblStylePr>
    <w:tblStylePr w:type="lastRow">
      <w:rPr>
        <w:b/>
        <w:bCs/>
      </w:rPr>
      <w:tblPr/>
      <w:tcPr>
        <w:tcBorders>
          <w:top w:val="single" w:sz="4" w:space="0" w:color="F4B083" w:themeColor="accent2" w:themeTint="99"/>
        </w:tcBorders>
      </w:tcPr>
    </w:tblStylePr>
    <w:tblStylePr w:type="firstCol">
      <w:rPr>
        <w:b/>
        <w:bCs/>
      </w:rPr>
    </w:tblStylePr>
    <w:tblStylePr w:type="lastCol">
      <w:rPr>
        <w:b/>
        <w:bCs/>
      </w:rPr>
    </w:tblStylePr>
    <w:tblStylePr w:type="band1Vert">
      <w:tblPr/>
      <w:tcPr>
        <w:shd w:val="clear" w:color="auto" w:fill="FBE4D5" w:themeFill="accent2" w:themeFillTint="33"/>
      </w:tcPr>
    </w:tblStylePr>
    <w:tblStylePr w:type="band1Horz">
      <w:tblPr/>
      <w:tcPr>
        <w:shd w:val="clear" w:color="auto" w:fill="FBE4D5" w:themeFill="accent2" w:themeFillTint="33"/>
      </w:tcPr>
    </w:tblStylePr>
  </w:style>
  <w:style w:type="table" w:styleId="ListTable1Light-Accent1">
    <w:name w:val="List Table 1 Light Accent 1"/>
    <w:basedOn w:val="TableNormal"/>
    <w:uiPriority w:val="46"/>
    <w:rsid w:val="00787AE9"/>
    <w:pPr>
      <w:spacing w:after="0" w:line="240" w:lineRule="auto"/>
    </w:pPr>
    <w:tblPr>
      <w:tblStyleRowBandSize w:val="1"/>
      <w:tblStyleColBandSize w:val="1"/>
    </w:tblPr>
    <w:tblStylePr w:type="firstRow">
      <w:rPr>
        <w:b/>
        <w:bCs/>
      </w:rPr>
      <w:tblPr/>
      <w:tcPr>
        <w:tcBorders>
          <w:bottom w:val="single" w:sz="4" w:space="0" w:color="8EAADB" w:themeColor="accent1" w:themeTint="99"/>
        </w:tcBorders>
      </w:tcPr>
    </w:tblStylePr>
    <w:tblStylePr w:type="lastRow">
      <w:rPr>
        <w:b/>
        <w:bCs/>
      </w:rPr>
      <w:tblPr/>
      <w:tcPr>
        <w:tcBorders>
          <w:top w:val="single" w:sz="4" w:space="0" w:color="8EAADB" w:themeColor="accent1" w:themeTint="99"/>
        </w:tcBorders>
      </w:tcPr>
    </w:tblStylePr>
    <w:tblStylePr w:type="firstCol">
      <w:rPr>
        <w:b/>
        <w:bCs/>
      </w:rPr>
    </w:tblStylePr>
    <w:tblStylePr w:type="lastCol">
      <w:rPr>
        <w:b/>
        <w:bCs/>
      </w:rPr>
    </w:tblStylePr>
    <w:tblStylePr w:type="band1Vert">
      <w:tblPr/>
      <w:tcPr>
        <w:shd w:val="clear" w:color="auto" w:fill="D9E2F3" w:themeFill="accent1" w:themeFillTint="33"/>
      </w:tcPr>
    </w:tblStylePr>
    <w:tblStylePr w:type="band1Horz">
      <w:tblPr/>
      <w:tcPr>
        <w:shd w:val="clear" w:color="auto" w:fill="D9E2F3" w:themeFill="accent1" w:themeFillTint="33"/>
      </w:tcPr>
    </w:tblStylePr>
  </w:style>
  <w:style w:type="table" w:styleId="GridTable2-Accent5">
    <w:name w:val="Grid Table 2 Accent 5"/>
    <w:basedOn w:val="TableNormal"/>
    <w:uiPriority w:val="47"/>
    <w:rsid w:val="00787AE9"/>
    <w:pPr>
      <w:spacing w:after="0" w:line="240" w:lineRule="auto"/>
    </w:pPr>
    <w:tblPr>
      <w:tblStyleRowBandSize w:val="1"/>
      <w:tblStyleColBandSize w:val="1"/>
      <w:tblBorders>
        <w:top w:val="single" w:sz="2" w:space="0" w:color="9CC2E5" w:themeColor="accent5" w:themeTint="99"/>
        <w:bottom w:val="single" w:sz="2" w:space="0" w:color="9CC2E5" w:themeColor="accent5" w:themeTint="99"/>
        <w:insideH w:val="single" w:sz="2" w:space="0" w:color="9CC2E5" w:themeColor="accent5" w:themeTint="99"/>
        <w:insideV w:val="single" w:sz="2" w:space="0" w:color="9CC2E5" w:themeColor="accent5" w:themeTint="99"/>
      </w:tblBorders>
    </w:tblPr>
    <w:tblStylePr w:type="firstRow">
      <w:rPr>
        <w:b/>
        <w:bCs/>
      </w:rPr>
      <w:tblPr/>
      <w:tcPr>
        <w:tcBorders>
          <w:top w:val="nil"/>
          <w:bottom w:val="single" w:sz="12" w:space="0" w:color="9CC2E5" w:themeColor="accent5" w:themeTint="99"/>
          <w:insideH w:val="nil"/>
          <w:insideV w:val="nil"/>
        </w:tcBorders>
        <w:shd w:val="clear" w:color="auto" w:fill="FFFFFF" w:themeFill="background1"/>
      </w:tcPr>
    </w:tblStylePr>
    <w:tblStylePr w:type="lastRow">
      <w:rPr>
        <w:b/>
        <w:bCs/>
      </w:rPr>
      <w:tblPr/>
      <w:tcPr>
        <w:tcBorders>
          <w:top w:val="double" w:sz="2" w:space="0" w:color="9CC2E5" w:themeColor="accent5"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DEEAF6" w:themeFill="accent5" w:themeFillTint="33"/>
      </w:tcPr>
    </w:tblStylePr>
    <w:tblStylePr w:type="band1Horz">
      <w:tblPr/>
      <w:tcPr>
        <w:shd w:val="clear" w:color="auto" w:fill="DEEAF6" w:themeFill="accent5" w:themeFillTint="33"/>
      </w:tcPr>
    </w:tblStylePr>
  </w:style>
  <w:style w:type="table" w:styleId="GridTable2-Accent3">
    <w:name w:val="Grid Table 2 Accent 3"/>
    <w:basedOn w:val="TableNormal"/>
    <w:uiPriority w:val="47"/>
    <w:rsid w:val="00787AE9"/>
    <w:pPr>
      <w:spacing w:after="0" w:line="240" w:lineRule="auto"/>
    </w:pPr>
    <w:tblPr>
      <w:tblStyleRowBandSize w:val="1"/>
      <w:tblStyleColBandSize w:val="1"/>
      <w:tblBorders>
        <w:top w:val="single" w:sz="2" w:space="0" w:color="C9C9C9" w:themeColor="accent3" w:themeTint="99"/>
        <w:bottom w:val="single" w:sz="2" w:space="0" w:color="C9C9C9" w:themeColor="accent3" w:themeTint="99"/>
        <w:insideH w:val="single" w:sz="2" w:space="0" w:color="C9C9C9" w:themeColor="accent3" w:themeTint="99"/>
        <w:insideV w:val="single" w:sz="2" w:space="0" w:color="C9C9C9" w:themeColor="accent3" w:themeTint="99"/>
      </w:tblBorders>
    </w:tblPr>
    <w:tblStylePr w:type="firstRow">
      <w:rPr>
        <w:b/>
        <w:bCs/>
      </w:rPr>
      <w:tblPr/>
      <w:tcPr>
        <w:tcBorders>
          <w:top w:val="nil"/>
          <w:bottom w:val="single" w:sz="12" w:space="0" w:color="C9C9C9" w:themeColor="accent3" w:themeTint="99"/>
          <w:insideH w:val="nil"/>
          <w:insideV w:val="nil"/>
        </w:tcBorders>
        <w:shd w:val="clear" w:color="auto" w:fill="FFFFFF" w:themeFill="background1"/>
      </w:tcPr>
    </w:tblStylePr>
    <w:tblStylePr w:type="lastRow">
      <w:rPr>
        <w:b/>
        <w:bCs/>
      </w:rPr>
      <w:tblPr/>
      <w:tcPr>
        <w:tcBorders>
          <w:top w:val="double" w:sz="2" w:space="0" w:color="C9C9C9" w:themeColor="accent3"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EDEDED" w:themeFill="accent3" w:themeFillTint="33"/>
      </w:tcPr>
    </w:tblStylePr>
    <w:tblStylePr w:type="band1Horz">
      <w:tblPr/>
      <w:tcPr>
        <w:shd w:val="clear" w:color="auto" w:fill="EDEDED" w:themeFill="accent3" w:themeFillTint="33"/>
      </w:tcPr>
    </w:tblStylePr>
  </w:style>
  <w:style w:type="character" w:customStyle="1" w:styleId="ref-title">
    <w:name w:val="ref-title"/>
    <w:basedOn w:val="DefaultParagraphFont"/>
    <w:rsid w:val="0013449C"/>
  </w:style>
  <w:style w:type="character" w:customStyle="1" w:styleId="ref-journal">
    <w:name w:val="ref-journal"/>
    <w:basedOn w:val="DefaultParagraphFont"/>
    <w:rsid w:val="0013449C"/>
  </w:style>
  <w:style w:type="character" w:customStyle="1" w:styleId="ref-vol">
    <w:name w:val="ref-vol"/>
    <w:basedOn w:val="DefaultParagraphFont"/>
    <w:rsid w:val="0013449C"/>
  </w:style>
  <w:style w:type="character" w:customStyle="1" w:styleId="ref-iss">
    <w:name w:val="ref-iss"/>
    <w:basedOn w:val="DefaultParagraphFont"/>
    <w:rsid w:val="0013449C"/>
  </w:style>
  <w:style w:type="character" w:customStyle="1" w:styleId="BalloonTextChar">
    <w:name w:val="Balloon Text Char"/>
    <w:basedOn w:val="DefaultParagraphFont"/>
    <w:link w:val="BalloonText"/>
    <w:uiPriority w:val="99"/>
    <w:semiHidden/>
    <w:rsid w:val="0013449C"/>
    <w:rPr>
      <w:rFonts w:ascii="Segoe UI" w:hAnsi="Segoe UI" w:cs="Segoe UI"/>
      <w:sz w:val="18"/>
      <w:szCs w:val="18"/>
    </w:rPr>
  </w:style>
  <w:style w:type="paragraph" w:styleId="BalloonText">
    <w:name w:val="Balloon Text"/>
    <w:basedOn w:val="Normal"/>
    <w:link w:val="BalloonTextChar"/>
    <w:uiPriority w:val="99"/>
    <w:semiHidden/>
    <w:unhideWhenUsed/>
    <w:rsid w:val="0013449C"/>
    <w:pPr>
      <w:spacing w:before="0" w:after="0" w:line="240" w:lineRule="auto"/>
      <w:jc w:val="left"/>
    </w:pPr>
    <w:rPr>
      <w:rFonts w:ascii="Segoe UI" w:hAnsi="Segoe UI" w:cs="Segoe UI"/>
      <w:color w:val="auto"/>
      <w:sz w:val="18"/>
      <w:szCs w:val="18"/>
    </w:rPr>
  </w:style>
  <w:style w:type="paragraph" w:styleId="TOC1">
    <w:name w:val="toc 1"/>
    <w:basedOn w:val="Normal"/>
    <w:next w:val="Normal"/>
    <w:autoRedefine/>
    <w:uiPriority w:val="39"/>
    <w:unhideWhenUsed/>
    <w:rsid w:val="0013449C"/>
    <w:pPr>
      <w:spacing w:before="0" w:after="100" w:line="256" w:lineRule="auto"/>
      <w:jc w:val="left"/>
    </w:pPr>
    <w:rPr>
      <w:color w:val="auto"/>
    </w:rPr>
  </w:style>
  <w:style w:type="paragraph" w:styleId="TOC2">
    <w:name w:val="toc 2"/>
    <w:basedOn w:val="Normal"/>
    <w:next w:val="Normal"/>
    <w:autoRedefine/>
    <w:uiPriority w:val="39"/>
    <w:unhideWhenUsed/>
    <w:rsid w:val="0013449C"/>
    <w:pPr>
      <w:spacing w:before="0" w:after="100" w:line="256" w:lineRule="auto"/>
      <w:ind w:left="220"/>
      <w:jc w:val="left"/>
    </w:pPr>
    <w:rPr>
      <w:color w:val="auto"/>
    </w:rPr>
  </w:style>
  <w:style w:type="paragraph" w:styleId="TOC3">
    <w:name w:val="toc 3"/>
    <w:basedOn w:val="Normal"/>
    <w:next w:val="Normal"/>
    <w:autoRedefine/>
    <w:uiPriority w:val="39"/>
    <w:unhideWhenUsed/>
    <w:rsid w:val="0013449C"/>
    <w:pPr>
      <w:spacing w:before="0" w:after="100" w:line="256" w:lineRule="auto"/>
      <w:ind w:left="440"/>
      <w:jc w:val="left"/>
    </w:pPr>
    <w:rPr>
      <w:color w:val="auto"/>
    </w:rPr>
  </w:style>
  <w:style w:type="character" w:customStyle="1" w:styleId="UnresolvedMention1">
    <w:name w:val="Unresolved Mention1"/>
    <w:basedOn w:val="DefaultParagraphFont"/>
    <w:uiPriority w:val="99"/>
    <w:semiHidden/>
    <w:unhideWhenUsed/>
    <w:rsid w:val="00C24A66"/>
    <w:rPr>
      <w:color w:val="605E5C"/>
      <w:shd w:val="clear" w:color="auto" w:fill="E1DFDD"/>
    </w:rPr>
  </w:style>
  <w:style w:type="character" w:styleId="CommentReference">
    <w:name w:val="annotation reference"/>
    <w:basedOn w:val="DefaultParagraphFont"/>
    <w:uiPriority w:val="99"/>
    <w:semiHidden/>
    <w:unhideWhenUsed/>
    <w:rsid w:val="00473C22"/>
    <w:rPr>
      <w:sz w:val="16"/>
      <w:szCs w:val="16"/>
    </w:rPr>
  </w:style>
  <w:style w:type="paragraph" w:styleId="CommentText">
    <w:name w:val="annotation text"/>
    <w:basedOn w:val="Normal"/>
    <w:link w:val="CommentTextChar"/>
    <w:uiPriority w:val="99"/>
    <w:semiHidden/>
    <w:unhideWhenUsed/>
    <w:rsid w:val="00473C22"/>
    <w:pPr>
      <w:spacing w:line="240" w:lineRule="auto"/>
    </w:pPr>
    <w:rPr>
      <w:sz w:val="20"/>
      <w:szCs w:val="20"/>
    </w:rPr>
  </w:style>
  <w:style w:type="character" w:customStyle="1" w:styleId="CommentTextChar">
    <w:name w:val="Comment Text Char"/>
    <w:basedOn w:val="DefaultParagraphFont"/>
    <w:link w:val="CommentText"/>
    <w:uiPriority w:val="99"/>
    <w:semiHidden/>
    <w:rsid w:val="00473C22"/>
    <w:rPr>
      <w:color w:val="000000" w:themeColor="text1"/>
      <w:sz w:val="20"/>
      <w:szCs w:val="20"/>
    </w:rPr>
  </w:style>
  <w:style w:type="paragraph" w:styleId="CommentSubject">
    <w:name w:val="annotation subject"/>
    <w:basedOn w:val="CommentText"/>
    <w:next w:val="CommentText"/>
    <w:link w:val="CommentSubjectChar"/>
    <w:uiPriority w:val="99"/>
    <w:semiHidden/>
    <w:unhideWhenUsed/>
    <w:rsid w:val="00473C22"/>
    <w:rPr>
      <w:b/>
      <w:bCs/>
    </w:rPr>
  </w:style>
  <w:style w:type="character" w:customStyle="1" w:styleId="CommentSubjectChar">
    <w:name w:val="Comment Subject Char"/>
    <w:basedOn w:val="CommentTextChar"/>
    <w:link w:val="CommentSubject"/>
    <w:uiPriority w:val="99"/>
    <w:semiHidden/>
    <w:rsid w:val="00473C22"/>
    <w:rPr>
      <w:b/>
      <w:bCs/>
      <w:color w:val="000000" w:themeColor="text1"/>
      <w:sz w:val="20"/>
      <w:szCs w:val="20"/>
    </w:rPr>
  </w:style>
  <w:style w:type="character" w:customStyle="1" w:styleId="UnresolvedMention2">
    <w:name w:val="Unresolved Mention2"/>
    <w:basedOn w:val="DefaultParagraphFont"/>
    <w:uiPriority w:val="99"/>
    <w:semiHidden/>
    <w:unhideWhenUsed/>
    <w:rsid w:val="00814F56"/>
    <w:rPr>
      <w:color w:val="605E5C"/>
      <w:shd w:val="clear" w:color="auto" w:fill="E1DFDD"/>
    </w:rPr>
  </w:style>
  <w:style w:type="paragraph" w:styleId="Revision">
    <w:name w:val="Revision"/>
    <w:hidden/>
    <w:uiPriority w:val="99"/>
    <w:semiHidden/>
    <w:rsid w:val="0037177D"/>
    <w:pPr>
      <w:spacing w:after="0" w:line="240" w:lineRule="auto"/>
      <w:jc w:val="left"/>
    </w:pPr>
    <w:rPr>
      <w:color w:val="000000" w:themeColor="text1"/>
    </w:rPr>
  </w:style>
  <w:style w:type="character" w:customStyle="1" w:styleId="normaltextrun">
    <w:name w:val="normaltextrun"/>
    <w:basedOn w:val="DefaultParagraphFont"/>
    <w:rsid w:val="00F1325D"/>
  </w:style>
  <w:style w:type="character" w:customStyle="1" w:styleId="eop">
    <w:name w:val="eop"/>
    <w:basedOn w:val="DefaultParagraphFont"/>
    <w:rsid w:val="00F1325D"/>
  </w:style>
  <w:style w:type="character" w:styleId="UnresolvedMention">
    <w:name w:val="Unresolved Mention"/>
    <w:basedOn w:val="DefaultParagraphFont"/>
    <w:uiPriority w:val="99"/>
    <w:semiHidden/>
    <w:unhideWhenUsed/>
    <w:rsid w:val="008020D3"/>
    <w:rPr>
      <w:color w:val="605E5C"/>
      <w:shd w:val="clear" w:color="auto" w:fill="E1DFDD"/>
    </w:rPr>
  </w:style>
  <w:style w:type="character" w:customStyle="1" w:styleId="fontstyle01">
    <w:name w:val="fontstyle01"/>
    <w:basedOn w:val="DefaultParagraphFont"/>
    <w:rsid w:val="00FE2139"/>
    <w:rPr>
      <w:rFonts w:ascii="Calibri" w:hAnsi="Calibri" w:cs="Calibri" w:hint="default"/>
      <w:b w:val="0"/>
      <w:bCs w:val="0"/>
      <w:i w:val="0"/>
      <w:iCs w:val="0"/>
      <w:color w:val="000000"/>
      <w:sz w:val="22"/>
      <w:szCs w:val="22"/>
    </w:rPr>
  </w:style>
  <w:style w:type="paragraph" w:customStyle="1" w:styleId="Tabletext">
    <w:name w:val="Table text"/>
    <w:basedOn w:val="Normal"/>
    <w:link w:val="TabletextChar"/>
    <w:qFormat/>
    <w:rsid w:val="00173CB7"/>
    <w:pPr>
      <w:spacing w:after="120" w:line="240" w:lineRule="auto"/>
      <w:jc w:val="left"/>
    </w:pPr>
    <w:rPr>
      <w:bCs/>
    </w:rPr>
  </w:style>
  <w:style w:type="paragraph" w:customStyle="1" w:styleId="commandlinetext">
    <w:name w:val="commandline text"/>
    <w:basedOn w:val="Normal"/>
    <w:link w:val="commandlinetextChar"/>
    <w:qFormat/>
    <w:rsid w:val="003064A4"/>
    <w:pPr>
      <w:spacing w:after="120" w:line="240" w:lineRule="auto"/>
      <w:ind w:left="284"/>
      <w:contextualSpacing/>
    </w:pPr>
    <w:rPr>
      <w:rFonts w:ascii="Courier New" w:hAnsi="Courier New" w:cs="Courier New"/>
      <w:sz w:val="20"/>
      <w:szCs w:val="20"/>
    </w:rPr>
  </w:style>
  <w:style w:type="character" w:customStyle="1" w:styleId="TabletextChar">
    <w:name w:val="Table text Char"/>
    <w:basedOn w:val="DefaultParagraphFont"/>
    <w:link w:val="Tabletext"/>
    <w:rsid w:val="00173CB7"/>
    <w:rPr>
      <w:bCs/>
      <w:color w:val="000000" w:themeColor="text1"/>
    </w:rPr>
  </w:style>
  <w:style w:type="character" w:customStyle="1" w:styleId="commandlinetextChar">
    <w:name w:val="commandline text Char"/>
    <w:basedOn w:val="DefaultParagraphFont"/>
    <w:link w:val="commandlinetext"/>
    <w:rsid w:val="003064A4"/>
    <w:rPr>
      <w:rFonts w:ascii="Courier New" w:hAnsi="Courier New" w:cs="Courier New"/>
      <w:color w:val="000000" w:themeColor="text1"/>
      <w:sz w:val="20"/>
      <w:szCs w:val="20"/>
    </w:rPr>
  </w:style>
  <w:style w:type="paragraph" w:customStyle="1" w:styleId="steps">
    <w:name w:val="steps"/>
    <w:basedOn w:val="Normal"/>
    <w:link w:val="stepsChar"/>
    <w:qFormat/>
    <w:rsid w:val="002136D7"/>
    <w:pPr>
      <w:numPr>
        <w:numId w:val="32"/>
      </w:numPr>
      <w:spacing w:before="0"/>
    </w:pPr>
  </w:style>
  <w:style w:type="character" w:customStyle="1" w:styleId="stepsChar">
    <w:name w:val="steps Char"/>
    <w:basedOn w:val="DefaultParagraphFont"/>
    <w:link w:val="steps"/>
    <w:rsid w:val="002136D7"/>
    <w:rPr>
      <w:color w:val="000000" w:themeColor="text1"/>
    </w:rPr>
  </w:style>
  <w:style w:type="character" w:customStyle="1" w:styleId="fontstyle21">
    <w:name w:val="fontstyle21"/>
    <w:basedOn w:val="DefaultParagraphFont"/>
    <w:rsid w:val="00AB19A3"/>
    <w:rPr>
      <w:rFonts w:ascii="Arial-ItalicMT" w:hAnsi="Arial-ItalicMT" w:hint="default"/>
      <w:b w:val="0"/>
      <w:bCs w:val="0"/>
      <w:i/>
      <w:iCs/>
      <w:color w:val="000000"/>
      <w:sz w:val="22"/>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584075232">
      <w:bodyDiv w:val="1"/>
      <w:marLeft w:val="0"/>
      <w:marRight w:val="0"/>
      <w:marTop w:val="0"/>
      <w:marBottom w:val="0"/>
      <w:divBdr>
        <w:top w:val="none" w:sz="0" w:space="0" w:color="auto"/>
        <w:left w:val="none" w:sz="0" w:space="0" w:color="auto"/>
        <w:bottom w:val="none" w:sz="0" w:space="0" w:color="auto"/>
        <w:right w:val="none" w:sz="0" w:space="0" w:color="auto"/>
      </w:divBdr>
    </w:div>
    <w:div w:id="1140340836">
      <w:bodyDiv w:val="1"/>
      <w:marLeft w:val="0"/>
      <w:marRight w:val="0"/>
      <w:marTop w:val="0"/>
      <w:marBottom w:val="0"/>
      <w:divBdr>
        <w:top w:val="none" w:sz="0" w:space="0" w:color="auto"/>
        <w:left w:val="none" w:sz="0" w:space="0" w:color="auto"/>
        <w:bottom w:val="none" w:sz="0" w:space="0" w:color="auto"/>
        <w:right w:val="none" w:sz="0" w:space="0" w:color="auto"/>
      </w:divBdr>
    </w:div>
    <w:div w:id="1262643242">
      <w:bodyDiv w:val="1"/>
      <w:marLeft w:val="0"/>
      <w:marRight w:val="0"/>
      <w:marTop w:val="0"/>
      <w:marBottom w:val="0"/>
      <w:divBdr>
        <w:top w:val="none" w:sz="0" w:space="0" w:color="auto"/>
        <w:left w:val="none" w:sz="0" w:space="0" w:color="auto"/>
        <w:bottom w:val="none" w:sz="0" w:space="0" w:color="auto"/>
        <w:right w:val="none" w:sz="0" w:space="0" w:color="auto"/>
      </w:divBdr>
    </w:div>
    <w:div w:id="1338195865">
      <w:bodyDiv w:val="1"/>
      <w:marLeft w:val="0"/>
      <w:marRight w:val="0"/>
      <w:marTop w:val="0"/>
      <w:marBottom w:val="0"/>
      <w:divBdr>
        <w:top w:val="none" w:sz="0" w:space="0" w:color="auto"/>
        <w:left w:val="none" w:sz="0" w:space="0" w:color="auto"/>
        <w:bottom w:val="none" w:sz="0" w:space="0" w:color="auto"/>
        <w:right w:val="none" w:sz="0" w:space="0" w:color="auto"/>
      </w:divBdr>
    </w:div>
    <w:div w:id="1343778694">
      <w:bodyDiv w:val="1"/>
      <w:marLeft w:val="0"/>
      <w:marRight w:val="0"/>
      <w:marTop w:val="0"/>
      <w:marBottom w:val="0"/>
      <w:divBdr>
        <w:top w:val="none" w:sz="0" w:space="0" w:color="auto"/>
        <w:left w:val="none" w:sz="0" w:space="0" w:color="auto"/>
        <w:bottom w:val="none" w:sz="0" w:space="0" w:color="auto"/>
        <w:right w:val="none" w:sz="0" w:space="0" w:color="auto"/>
      </w:divBdr>
    </w:div>
    <w:div w:id="1377465759">
      <w:bodyDiv w:val="1"/>
      <w:marLeft w:val="0"/>
      <w:marRight w:val="0"/>
      <w:marTop w:val="0"/>
      <w:marBottom w:val="0"/>
      <w:divBdr>
        <w:top w:val="none" w:sz="0" w:space="0" w:color="auto"/>
        <w:left w:val="none" w:sz="0" w:space="0" w:color="auto"/>
        <w:bottom w:val="none" w:sz="0" w:space="0" w:color="auto"/>
        <w:right w:val="none" w:sz="0" w:space="0" w:color="auto"/>
      </w:divBdr>
    </w:div>
    <w:div w:id="1620913109">
      <w:bodyDiv w:val="1"/>
      <w:marLeft w:val="0"/>
      <w:marRight w:val="0"/>
      <w:marTop w:val="0"/>
      <w:marBottom w:val="0"/>
      <w:divBdr>
        <w:top w:val="none" w:sz="0" w:space="0" w:color="auto"/>
        <w:left w:val="none" w:sz="0" w:space="0" w:color="auto"/>
        <w:bottom w:val="none" w:sz="0" w:space="0" w:color="auto"/>
        <w:right w:val="none" w:sz="0" w:space="0" w:color="auto"/>
      </w:divBdr>
    </w:div>
    <w:div w:id="1730759531">
      <w:bodyDiv w:val="1"/>
      <w:marLeft w:val="0"/>
      <w:marRight w:val="0"/>
      <w:marTop w:val="0"/>
      <w:marBottom w:val="0"/>
      <w:divBdr>
        <w:top w:val="none" w:sz="0" w:space="0" w:color="auto"/>
        <w:left w:val="none" w:sz="0" w:space="0" w:color="auto"/>
        <w:bottom w:val="none" w:sz="0" w:space="0" w:color="auto"/>
        <w:right w:val="none" w:sz="0" w:space="0" w:color="auto"/>
      </w:divBdr>
    </w:div>
    <w:div w:id="1920795496">
      <w:bodyDiv w:val="1"/>
      <w:marLeft w:val="0"/>
      <w:marRight w:val="0"/>
      <w:marTop w:val="0"/>
      <w:marBottom w:val="0"/>
      <w:divBdr>
        <w:top w:val="none" w:sz="0" w:space="0" w:color="auto"/>
        <w:left w:val="none" w:sz="0" w:space="0" w:color="auto"/>
        <w:bottom w:val="none" w:sz="0" w:space="0" w:color="auto"/>
        <w:right w:val="none" w:sz="0" w:space="0" w:color="auto"/>
      </w:divBdr>
    </w:div>
    <w:div w:id="202119850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18" Type="http://schemas.openxmlformats.org/officeDocument/2006/relationships/hyperlink" Target="https://gmdsi.org/blog/plproc-a-simple-pilot-point-example/" TargetMode="External"/><Relationship Id="rId26" Type="http://schemas.openxmlformats.org/officeDocument/2006/relationships/image" Target="media/image3.png"/><Relationship Id="rId3" Type="http://schemas.openxmlformats.org/officeDocument/2006/relationships/customXml" Target="../customXml/item3.xml"/><Relationship Id="rId21" Type="http://schemas.openxmlformats.org/officeDocument/2006/relationships/hyperlink" Target="https://gmdsi.org/blog/tutorial-visualisation-utilities/" TargetMode="External"/><Relationship Id="rId34" Type="http://schemas.openxmlformats.org/officeDocument/2006/relationships/image" Target="media/image10.png"/><Relationship Id="rId42" Type="http://schemas.openxmlformats.org/officeDocument/2006/relationships/image" Target="media/image13.jpeg"/><Relationship Id="rId7" Type="http://schemas.openxmlformats.org/officeDocument/2006/relationships/settings" Target="settings.xml"/><Relationship Id="rId12" Type="http://schemas.openxmlformats.org/officeDocument/2006/relationships/image" Target="media/image2.jpeg"/><Relationship Id="rId17" Type="http://schemas.openxmlformats.org/officeDocument/2006/relationships/hyperlink" Target="file:///C:\Users\rui2h\Downloads\gmdsi.org\blog\tutorial-plproc\" TargetMode="External"/><Relationship Id="rId25" Type="http://schemas.openxmlformats.org/officeDocument/2006/relationships/hyperlink" Target="https://gmdsi.org/blog/tutorial-visualisation-utilities/" TargetMode="External"/><Relationship Id="rId33" Type="http://schemas.openxmlformats.org/officeDocument/2006/relationships/image" Target="media/image9.png"/><Relationship Id="rId2" Type="http://schemas.openxmlformats.org/officeDocument/2006/relationships/customXml" Target="../customXml/item2.xml"/><Relationship Id="rId16" Type="http://schemas.openxmlformats.org/officeDocument/2006/relationships/footer" Target="footer4.xml"/><Relationship Id="rId20" Type="http://schemas.openxmlformats.org/officeDocument/2006/relationships/hyperlink" Target="https://qgis.org/en/site/" TargetMode="External"/><Relationship Id="rId29" Type="http://schemas.openxmlformats.org/officeDocument/2006/relationships/image" Target="media/image5.png"/><Relationship Id="rId41" Type="http://schemas.openxmlformats.org/officeDocument/2006/relationships/image" Target="media/image19.jpe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24" Type="http://schemas.openxmlformats.org/officeDocument/2006/relationships/image" Target="media/image2.png"/><Relationship Id="rId32" Type="http://schemas.openxmlformats.org/officeDocument/2006/relationships/image" Target="media/image8.png"/><Relationship Id="rId45"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footer" Target="footer3.xml"/><Relationship Id="rId23" Type="http://schemas.openxmlformats.org/officeDocument/2006/relationships/footer" Target="footer6.xml"/><Relationship Id="rId28" Type="http://schemas.openxmlformats.org/officeDocument/2006/relationships/hyperlink" Target="https://gmdsi.org/education/tutorials/" TargetMode="External"/><Relationship Id="rId36" Type="http://schemas.openxmlformats.org/officeDocument/2006/relationships/image" Target="media/image12.jpeg"/><Relationship Id="rId10" Type="http://schemas.openxmlformats.org/officeDocument/2006/relationships/endnotes" Target="endnotes.xml"/><Relationship Id="rId19" Type="http://schemas.openxmlformats.org/officeDocument/2006/relationships/hyperlink" Target="https://pesthomepage.org/groundwater-utilities" TargetMode="External"/><Relationship Id="rId31" Type="http://schemas.openxmlformats.org/officeDocument/2006/relationships/image" Target="media/image7.png"/><Relationship Id="rId44"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 Id="rId22" Type="http://schemas.openxmlformats.org/officeDocument/2006/relationships/footer" Target="footer5.xml"/><Relationship Id="rId27" Type="http://schemas.openxmlformats.org/officeDocument/2006/relationships/image" Target="media/image4.png"/><Relationship Id="rId30" Type="http://schemas.openxmlformats.org/officeDocument/2006/relationships/image" Target="media/image6.png"/><Relationship Id="rId35" Type="http://schemas.openxmlformats.org/officeDocument/2006/relationships/image" Target="media/image11.png"/><Relationship Id="rId43" Type="http://schemas.openxmlformats.org/officeDocument/2006/relationships/image" Target="media/image21.jpeg"/></Relationships>
</file>

<file path=word/_rels/settings.xml.rels><?xml version="1.0" encoding="UTF-8" standalone="yes"?>
<Relationships xmlns="http://schemas.openxmlformats.org/package/2006/relationships"><Relationship Id="rId1" Type="http://schemas.openxmlformats.org/officeDocument/2006/relationships/attachedTemplate" Target="file:///C:\_data\work\gmdsi\tutorial\documentation\tutorial_template.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Arial">
      <a:maj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D6C52BD06AF1CC42A76B92878F2115D5" ma:contentTypeVersion="4" ma:contentTypeDescription="Create a new document." ma:contentTypeScope="" ma:versionID="8ddce1c1317ab55fcbcadee6227ebe22">
  <xsd:schema xmlns:xsd="http://www.w3.org/2001/XMLSchema" xmlns:xs="http://www.w3.org/2001/XMLSchema" xmlns:p="http://schemas.microsoft.com/office/2006/metadata/properties" xmlns:ns2="660b6cf3-f752-4b5c-9267-ae02aea68345" targetNamespace="http://schemas.microsoft.com/office/2006/metadata/properties" ma:root="true" ma:fieldsID="bd352c6b73d2c6441c0860e77b587b28" ns2:_="">
    <xsd:import namespace="660b6cf3-f752-4b5c-9267-ae02aea68345"/>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660b6cf3-f752-4b5c-9267-ae02aea68345"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7EF41239-6C33-49EB-84EF-53B3F879AD6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660b6cf3-f752-4b5c-9267-ae02aea68345"/>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56EF2ADA-2862-4F73-94DC-4368B74A4B19}">
  <ds:schemaRefs>
    <ds:schemaRef ds:uri="http://schemas.openxmlformats.org/officeDocument/2006/bibliography"/>
  </ds:schemaRefs>
</ds:datastoreItem>
</file>

<file path=customXml/itemProps3.xml><?xml version="1.0" encoding="utf-8"?>
<ds:datastoreItem xmlns:ds="http://schemas.openxmlformats.org/officeDocument/2006/customXml" ds:itemID="{7D99CF7A-F157-4553-9591-4F3D3B3C0086}">
  <ds:schemaRefs>
    <ds:schemaRef ds:uri="http://schemas.microsoft.com/office/2006/metadata/properties"/>
    <ds:schemaRef ds:uri="http://schemas.microsoft.com/office/infopath/2007/PartnerControls"/>
  </ds:schemaRefs>
</ds:datastoreItem>
</file>

<file path=customXml/itemProps4.xml><?xml version="1.0" encoding="utf-8"?>
<ds:datastoreItem xmlns:ds="http://schemas.openxmlformats.org/officeDocument/2006/customXml" ds:itemID="{C1561053-754C-4F9F-9C77-44F95D90ADF6}">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tutorial_template.dotx</Template>
  <TotalTime>2</TotalTime>
  <Pages>26</Pages>
  <Words>8387</Words>
  <Characters>47811</Characters>
  <Application>Microsoft Office Word</Application>
  <DocSecurity>0</DocSecurity>
  <Lines>398</Lines>
  <Paragraphs>112</Paragraphs>
  <ScaleCrop>false</ScaleCrop>
  <HeadingPairs>
    <vt:vector size="2" baseType="variant">
      <vt:variant>
        <vt:lpstr>Title</vt:lpstr>
      </vt:variant>
      <vt:variant>
        <vt:i4>1</vt:i4>
      </vt:variant>
    </vt:vector>
  </HeadingPairs>
  <TitlesOfParts>
    <vt:vector size="1" baseType="lpstr">
      <vt:lpstr/>
    </vt:vector>
  </TitlesOfParts>
  <Company>Flinders University</Company>
  <LinksUpToDate>false</LinksUpToDate>
  <CharactersWithSpaces>56086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Rui Hugman</dc:creator>
  <cp:keywords/>
  <dc:description/>
  <cp:lastModifiedBy>Rui Hugman</cp:lastModifiedBy>
  <cp:revision>3</cp:revision>
  <cp:lastPrinted>2021-01-19T03:30:00Z</cp:lastPrinted>
  <dcterms:created xsi:type="dcterms:W3CDTF">2021-01-19T03:29:00Z</dcterms:created>
  <dcterms:modified xsi:type="dcterms:W3CDTF">2021-01-19T03:30:00Z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0x010100D6C52BD06AF1CC42A76B92878F2115D5</vt:lpwstr>
  </property>
</Properties>
</file>